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97af" w14:paraId="5cb97a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C35494">
        <w:t>4021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C35494" w:rsidR="00C35494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35494">
        <w:t xml:space="preserve">LED ADRIJA d.o.o., Krapina, Žutnica 43, MBS: 080518374, OIB: </w:t>
      </w:r>
    </w:p>
    <w:p w:rsidRDefault="00C35494" w:rsidP="00C35494" w:rsidR="00147C91">
      <w:pPr>
        <w:ind w:firstLine="708"/>
        <w:jc w:val="both"/>
      </w:pPr>
      <w:r>
        <w:t xml:space="preserve">  98144860313</w:t>
      </w:r>
    </w:p>
    <w:p w:rsidRDefault="00E04B7F" w:rsidP="00E04B7F" w:rsidR="00E04B7F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C35494">
        <w:t>99.231,18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E04B7F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B2ED3"/>
    <w:rsid w:val="001E50FB"/>
    <w:rsid w:val="001F6933"/>
    <w:rsid w:val="00205F0A"/>
    <w:rsid w:val="00216545"/>
    <w:rsid w:val="00230A63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95606D"/>
    <w:rsid w:val="00A33656"/>
    <w:rsid w:val="00A34A83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C3302"/>
    <w:rsid w:val="00ED6AA8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6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6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6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6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6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6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6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6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4021</izvorni_sadrzaj>
    <derivirana_varijabla naziv="DomainObject.Predmet.Broj_1">4021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St-4021/2015</izvorni_sadrzaj>
    <derivirana_varijabla naziv="DomainObject.Predmet.OznakaBroj_1">St-4021/2015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 ADRIJA d.o.o. zastupanog po punomoćniku DANILO ČENDOU</izvorni_sadrzaj>
    <derivirana_varijabla naziv="DomainObject.Predmet.ProtustrankaFormated_1">  LED ADRIJA d.o.o. zastupanog po punomoćniku DANILO ČENDOU</derivirana_varijabla>
  </DomainObject.Predmet.ProtustrankaFormated>
  <DomainObject.Predmet.ProtustrankaFormatedOIB>
    <izvorni_sadrzaj>  LED ADRIJA d.o.o., OIB 98144860313 zastupanog po punomoćniku DANILO ČENDOU</izvorni_sadrzaj>
    <derivirana_varijabla naziv="DomainObject.Predmet.ProtustrankaFormatedOIB_1">  LED ADRIJA d.o.o., OIB 98144860313 zastupanog po punomoćniku DANILO ČENDOU</derivirana_varijabla>
  </DomainObject.Predmet.ProtustrankaFormatedOIB>
  <DomainObject.Predmet.ProtustrankaFormatedWithAdress>
    <izvorni_sadrzaj> LED ADRIJA d.o.o., Žutnica 43, 49000 Krapina zastupanog po punomoćniku DANILO ČENDOU</izvorni_sadrzaj>
    <derivirana_varijabla naziv="DomainObject.Predmet.ProtustrankaFormatedWithAdress_1"> LED ADRIJA d.o.o., Žutnica 43, 49000 Krapina zastupanog po punomoćniku DANILO ČENDOU</derivirana_varijabla>
  </DomainObject.Predmet.ProtustrankaFormatedWithAdress>
  <DomainObject.Predmet.ProtustrankaFormatedWithAdressOIB>
    <izvorni_sadrzaj> LED ADRIJA d.o.o., OIB 98144860313, Žutnica 43, 49000 Krapina zastupanog po punomoćniku DANILO ČENDOU</izvorni_sadrzaj>
    <derivirana_varijabla naziv="DomainObject.Predmet.ProtustrankaFormatedWithAdressOIB_1"> LED ADRIJA d.o.o., OIB 98144860313, Žutnica 43, 49000 Krapina zastupanog po punomoćniku DANILO ČENDOU</derivirana_varijabla>
  </DomainObject.Predmet.ProtustrankaFormatedWithAdressOIB>
  <DomainObject.Predmet.ProtustrankaWithAdress>
    <izvorni_sadrzaj>LED ADRIJA d.o.o. Žutnica 43, 49000 Krapina</izvorni_sadrzaj>
    <derivirana_varijabla naziv="DomainObject.Predmet.ProtustrankaWithAdress_1">LED ADRIJA d.o.o. Žutnica 43, 49000 Krapina</derivirana_varijabla>
  </DomainObject.Predmet.ProtustrankaWithAdress>
  <DomainObject.Predmet.ProtustrankaWithAdressOIB>
    <izvorni_sadrzaj>LED ADRIJA d.o.o., OIB 98144860313, Žutnica 43, 49000 Krapina</izvorni_sadrzaj>
    <derivirana_varijabla naziv="DomainObject.Predmet.ProtustrankaWithAdressOIB_1">LED ADRIJA d.o.o., OIB 98144860313, Žutnica 43, 49000 Krapina</derivirana_varijabla>
  </DomainObject.Predmet.ProtustrankaWithAdressOIB>
  <DomainObject.Predmet.ProtustrankaNazivFormated>
    <izvorni_sadrzaj>LED ADRIJA d.o.o.</izvorni_sadrzaj>
    <derivirana_varijabla naziv="DomainObject.Predmet.ProtustrankaNazivFormated_1">LED ADRIJA d.o.o.</derivirana_varijabla>
  </DomainObject.Predmet.ProtustrankaNazivFormated>
  <DomainObject.Predmet.ProtustrankaNazivFormatedOIB>
    <izvorni_sadrzaj>LED ADRIJA d.o.o., OIB 98144860313</izvorni_sadrzaj>
    <derivirana_varijabla naziv="DomainObject.Predmet.ProtustrankaNazivFormatedOIB_1">LED ADRIJA d.o.o., OIB 98144860313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 ADRIJA d.o.o. zastupanog po punomoćniku DANILO ČENDOU</item>
    </izvorni_sadrzaj>
    <derivirana_varijabla naziv="DomainObject.Predmet.ProtuStrankaListFormated_1">
      <item>LED ADRIJA d.o.o. zastupanog po punomoćniku DANILO ČENDOU</item>
    </derivirana_varijabla>
  </DomainObject.Predmet.ProtuStrankaListFormated>
  <DomainObject.Predmet.ProtuStrankaListFormatedOIB>
    <izvorni_sadrzaj>
      <item>LED ADRIJA d.o.o., OIB 98144860313 zastupanog po punomoćniku DANILO ČENDOU</item>
    </izvorni_sadrzaj>
    <derivirana_varijabla naziv="DomainObject.Predmet.ProtuStrankaListFormatedOIB_1">
      <item>LED ADRIJA d.o.o., OIB 98144860313 zastupanog po punomoćniku DANILO ČENDOU</item>
    </derivirana_varijabla>
  </DomainObject.Predmet.ProtuStrankaListFormatedOIB>
  <DomainObject.Predmet.ProtuStrankaListFormatedWithAdress>
    <izvorni_sadrzaj>
      <item>LED ADRIJA d.o.o., Žutnica 43, 49000 Krapina zastupanog po punomoćniku DANILO ČENDOU</item>
    </izvorni_sadrzaj>
    <derivirana_varijabla naziv="DomainObject.Predmet.ProtuStrankaListFormatedWithAdress_1">
      <item>LED ADRIJA d.o.o., Žutnica 43, 49000 Krapina zastupanog po punomoćniku DANILO ČENDOU</item>
    </derivirana_varijabla>
  </DomainObject.Predmet.ProtuStrankaListFormatedWithAdress>
  <DomainObject.Predmet.ProtuStrankaListFormatedWithAdressOIB>
    <izvorni_sadrzaj>
      <item>LED ADRIJA d.o.o., OIB 98144860313, Žutnica 43, 49000 Krapina zastupanog po punomoćniku DANILO ČENDOU</item>
    </izvorni_sadrzaj>
    <derivirana_varijabla naziv="DomainObject.Predmet.ProtuStrankaListFormatedWithAdressOIB_1">
      <item>LED ADRIJA d.o.o., OIB 98144860313, Žutnica 43, 49000 Krapina zastupanog po punomoćniku DANILO ČENDOU</item>
    </derivirana_varijabla>
  </DomainObject.Predmet.ProtuStrankaListFormatedWithAdressOIB>
  <DomainObject.Predmet.ProtuStrankaListNazivFormated>
    <izvorni_sadrzaj>
      <item>LED ADRIJA d.o.o.</item>
    </izvorni_sadrzaj>
    <derivirana_varijabla naziv="DomainObject.Predmet.ProtuStrankaListNazivFormated_1">
      <item>LED ADRIJA d.o.o.</item>
    </derivirana_varijabla>
  </DomainObject.Predmet.ProtuStrankaListNazivFormated>
  <DomainObject.Predmet.ProtuStrankaListNazivFormatedOIB>
    <izvorni_sadrzaj>
      <item>LED ADRIJA d.o.o., OIB 98144860313</item>
    </izvorni_sadrzaj>
    <derivirana_varijabla naziv="DomainObject.Predmet.ProtuStrankaListNazivFormatedOIB_1">
      <item>LED ADRIJA d.o.o., OIB 98144860313</item>
    </derivirana_varijabla>
  </DomainObject.Predmet.ProtuStrankaListNazivFormatedOIB>
  <DomainObject.Predmet.OstaliListFormated>
    <izvorni_sadrzaj>
      <item>DANILO ČENDOU punomoćnik sudionika u postupku LED ADRIJA d.o.o.</item>
    </izvorni_sadrzaj>
    <derivirana_varijabla naziv="DomainObject.Predmet.OstaliListFormated_1">
      <item>DANILO ČENDOU punomoćnik sudionika u postupku LED ADRIJA d.o.o.</item>
    </derivirana_varijabla>
  </DomainObject.Predmet.OstaliListFormated>
  <DomainObject.Predmet.OstaliListFormatedOIB>
    <izvorni_sadrzaj>
      <item>DANILO ČENDOU punomoćnik sudionika u postupku LED ADRIJA d.o.o.</item>
    </izvorni_sadrzaj>
    <derivirana_varijabla naziv="DomainObject.Predmet.OstaliListFormatedOIB_1">
      <item>DANILO ČENDOU punomoćnik sudionika u postupku LED ADRIJA d.o.o.</item>
    </derivirana_varijabla>
  </DomainObject.Predmet.OstaliListFormatedOIB>
  <DomainObject.Predmet.OstaliListFormatedWithAdress>
    <izvorni_sadrzaj>
      <item>DANILO ČENDOU, Žolgarjeva ulica 007, Maribor punomoćnik sudionika u postupku LED ADRIJA d.o.o.</item>
    </izvorni_sadrzaj>
    <derivirana_varijabla naziv="DomainObject.Predmet.OstaliListFormatedWithAdress_1">
      <item>DANILO ČENDOU, Žolgarjeva ulica 007, Maribor punomoćnik sudionika u postupku LED ADRIJA d.o.o.</item>
    </derivirana_varijabla>
  </DomainObject.Predmet.OstaliListFormatedWithAdress>
  <DomainObject.Predmet.OstaliListFormatedWithAdressOIB>
    <izvorni_sadrzaj>
      <item>DANILO ČENDOU, Žolgarjeva ulica 007, Maribor punomoćnik sudionika u postupku LED ADRIJA d.o.o.</item>
    </izvorni_sadrzaj>
    <derivirana_varijabla naziv="DomainObject.Predmet.OstaliListFormatedWithAdressOIB_1">
      <item>DANILO ČENDOU, Žolgarjeva ulica 007, Maribor punomoćnik sudionika u postupku LED ADRIJA d.o.o.</item>
    </derivirana_varijabla>
  </DomainObject.Predmet.OstaliListFormatedWithAdressOIB>
  <DomainObject.Predmet.OstaliListNazivFormated>
    <izvorni_sadrzaj>
      <item>DANILO ČENDOU</item>
    </izvorni_sadrzaj>
    <derivirana_varijabla naziv="DomainObject.Predmet.OstaliListNazivFormated_1">
      <item>DANILO ČENDOU</item>
    </derivirana_varijabla>
  </DomainObject.Predmet.OstaliListNazivFormated>
  <DomainObject.Predmet.OstaliListNazivFormatedOIB>
    <izvorni_sadrzaj>
      <item>DANILO ČENDOU</item>
    </izvorni_sadrzaj>
    <derivirana_varijabla naziv="DomainObject.Predmet.OstaliListNazivFormatedOIB_1">
      <item>DANILO ČENDOU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 ADRIJA d.o.o.</izvorni_sadrzaj>
    <derivirana_varijabla naziv="DomainObject.Predmet.ProtustrankaIDrugi_1">LED ADRIJA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LED ADRIJA d.o.o., OIB 98144860313, Žutnica 43, 49000 Krapina</izvorni_sadrzaj>
    <derivirana_varijabla naziv="DomainObject.Predmet.ProtustrankaIDrugiAdressOIB_1">LED ADRIJA d.o.o., OIB 98144860313, Žutnica 43,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LED ADRIJA d.o.o.</item>
      <item>DANILO ČENDOU</item>
    </izvorni_sadrzaj>
    <derivirana_varijabla naziv="DomainObject.Predmet.SudioniciListNaziv_1">
      <item>FINA Regionalni centar Zagreb</item>
      <item>LED ADRIJA d.o.o.</item>
      <item>DANILO ČENDOU</item>
    </derivirana_varijabla>
  </DomainObject.Predmet.SudioniciListNaziv>
  <DomainObject.Predmet.SudioniciListAdressOIB>
    <izvorni_sadrzaj>
      <item>FINA Regionalni centar Zagreb, OIB 85821130368, Trg svibanjskih žrtava 1995. 1,10000 Zagreb</item>
      <item>LED ADRIJA d.o.o., OIB 98144860313, Žutnica 43,49000 Krapina</item>
      <item>DANILO ČENDOU, Žolgarjeva ulica 007,Maribor</item>
    </izvorni_sadrzaj>
    <derivirana_varijabla naziv="DomainObject.Predmet.SudioniciListAdressOIB_1">
      <item>FINA Regionalni centar Zagreb, OIB 85821130368, Trg svibanjskih žrtava 1995. 1,10000 Zagreb</item>
      <item>LED ADRIJA d.o.o., OIB 98144860313, Žutnica 43,49000 Krapina</item>
      <item>DANILO ČENDOU, Žolgarjeva ulica 007,Maribor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98144860313</item>
      <item>, OIB null</item>
    </izvorni_sadrzaj>
    <derivirana_varijabla naziv="DomainObject.Predmet.SudioniciListNazivOIB_1">
      <item>, OIB 85821130368</item>
      <item>, OIB 98144860313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1296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2016-01-20T10:37:00Z</dcterms:created>
  <dc:creator>ilukac</dc:creator>
  <cp:lastModifiedBy>Ksenija Nol</cp:lastModifiedBy>
  <cp:lastPrinted>2015-11-17T13:55:00Z</cp:lastPrinted>
  <dcterms:modified xmlns:xsi="http://www.w3.org/2001/XMLSchema-instance" xsi:type="dcterms:W3CDTF">2016-01-20T12:45:00Z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