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44d2" w14:paraId="e3f44d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B7A19">
        <w:t>480</w:t>
      </w:r>
      <w:r w:rsidR="00946625">
        <w:t>/16-</w:t>
      </w:r>
      <w:r w:rsidR="00DB7A19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A0F1E">
        <w:t>ĐIDARA j.d.o.o., Drniš, Kralja Zvonimira 1, Drniš, OIB: 69041491355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0A0F1E">
        <w:t xml:space="preserve">Radojka Danek </w:t>
      </w:r>
      <w:r w:rsidR="0048353C">
        <w:t>iz Šibenika, P. Preradovića 6, OIB: 78988701424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0A0F1E">
        <w:t>ĐIDARA j.d.o.o., Drniš, Kralja Zvonimira 1, Drniš, OIB: 69041491355.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A0F1E">
        <w:t>ĐIDARA j.d.o.o., Drniš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3A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B7A19">
          <w:t>480/16-9</w:t>
        </w:r>
      </w:p>
      <w:p w:rsidRDefault="00E12FEA" w:rsidP="009C0FF2" w:rsidR="00E12FEA" w:rsidRPr="00EF7C9A">
        <w:pPr>
          <w:jc w:val="right"/>
        </w:pPr>
      </w:p>
      <w:p w:rsidRDefault="003213A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13A2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B7A19"/>
    <w:rsid w:val="00DE3C12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ĐIDARA j.d.o.o. za turizam i ugostiteljstvo</izvorni_sadrzaj>
    <derivirana_varijabla naziv="DomainObject.Predmet.ProtustrankaFormated_1">  ĐIDARA j.d.o.o. za turizam i ugostiteljstvo</derivirana_varijabla>
  </DomainObject.Predmet.ProtustrankaFormated>
  <DomainObject.Predmet.ProtustrankaFormatedOIB>
    <izvorni_sadrzaj>  ĐIDARA j.d.o.o. za turizam i ugostiteljstvo, OIB 69041491355</izvorni_sadrzaj>
    <derivirana_varijabla naziv="DomainObject.Predmet.ProtustrankaFormatedOIB_1">  ĐIDARA j.d.o.o. za turizam i ugostiteljstvo, OIB 69041491355</derivirana_varijabla>
  </DomainObject.Predmet.ProtustrankaFormatedOIB>
  <DomainObject.Predmet.ProtustrankaFormatedWithAdress>
    <izvorni_sadrzaj> ĐIDARA j.d.o.o. za turizam i ugostiteljstvo, Kralja Zvonimira 1 , 22320 Drniš</izvorni_sadrzaj>
    <derivirana_varijabla naziv="DomainObject.Predmet.ProtustrankaFormatedWithAdress_1"> ĐIDARA j.d.o.o. za turizam i ugostiteljstvo, Kralja Zvonimira 1 , 22320 Drniš</derivirana_varijabla>
  </DomainObject.Predmet.ProtustrankaFormatedWithAdress>
  <DomainObject.Predmet.ProtustrankaFormatedWithAdressOIB>
    <izvorni_sadrzaj> ĐIDARA j.d.o.o. za turizam i ugostiteljstvo, OIB 69041491355, Kralja Zvonimira 1 , 22320 Drniš</izvorni_sadrzaj>
    <derivirana_varijabla naziv="DomainObject.Predmet.ProtustrankaFormatedWithAdressOIB_1"> ĐIDARA j.d.o.o. za turizam i ugostiteljstvo, OIB 69041491355, Kralja Zvonimira 1 , 22320 Drniš</derivirana_varijabla>
  </DomainObject.Predmet.ProtustrankaFormatedWithAdressOIB>
  <DomainObject.Predmet.ProtustrankaWithAdress>
    <izvorni_sadrzaj>ĐIDARA j.d.o.o. za turizam i ugostiteljstvo Kralja Zvonimira 1 , 22320 Drniš</izvorni_sadrzaj>
    <derivirana_varijabla naziv="DomainObject.Predmet.ProtustrankaWithAdress_1">ĐIDARA j.d.o.o. za turizam i ugostiteljstvo Kralja Zvonimira 1 , 22320 Drniš</derivirana_varijabla>
  </DomainObject.Predmet.ProtustrankaWithAdress>
  <DomainObject.Predmet.ProtustrankaWithAdressOIB>
    <izvorni_sadrzaj>ĐIDARA j.d.o.o. za turizam i ugostiteljstvo, OIB 69041491355, Kralja Zvonimira 1 , 22320 Drniš</izvorni_sadrzaj>
    <derivirana_varijabla naziv="DomainObject.Predmet.ProtustrankaWithAdressOIB_1">ĐIDARA j.d.o.o. za turizam i ugostiteljstvo, OIB 69041491355, Kralja Zvonimira 1 , 22320 Drniš</derivirana_varijabla>
  </DomainObject.Predmet.ProtustrankaWithAdressOIB>
  <DomainObject.Predmet.ProtustrankaNazivFormated>
    <izvorni_sadrzaj>ĐIDARA j.d.o.o. za turizam i ugostiteljstvo</izvorni_sadrzaj>
    <derivirana_varijabla naziv="DomainObject.Predmet.ProtustrankaNazivFormated_1">ĐIDARA j.d.o.o. za turizam i ugostiteljstvo</derivirana_varijabla>
  </DomainObject.Predmet.ProtustrankaNazivFormated>
  <DomainObject.Predmet.ProtustrankaNazivFormatedOIB>
    <izvorni_sadrzaj>ĐIDARA j.d.o.o. za turizam i ugostiteljstvo, OIB 69041491355</izvorni_sadrzaj>
    <derivirana_varijabla naziv="DomainObject.Predmet.ProtustrankaNazivFormatedOIB_1">ĐIDARA j.d.o.o. za turizam i ugostiteljstvo, OIB 69041491355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ĐIDARA j.d.o.o. za turizam i ugostiteljstvo</item>
    </izvorni_sadrzaj>
    <derivirana_varijabla naziv="DomainObject.Predmet.ProtuStrankaListFormated_1">
      <item>ĐIDARA j.d.o.o. za turizam i ugostiteljstvo</item>
    </derivirana_varijabla>
  </DomainObject.Predmet.ProtuStrankaListFormated>
  <DomainObject.Predmet.ProtuStrankaListFormatedOIB>
    <izvorni_sadrzaj>
      <item>ĐIDARA j.d.o.o. za turizam i ugostiteljstvo, OIB 69041491355</item>
    </izvorni_sadrzaj>
    <derivirana_varijabla naziv="DomainObject.Predmet.ProtuStrankaListFormatedOIB_1">
      <item>ĐIDARA j.d.o.o. za turizam i ugostiteljstvo, OIB 69041491355</item>
    </derivirana_varijabla>
  </DomainObject.Predmet.ProtuStrankaListFormatedOIB>
  <DomainObject.Predmet.ProtuStrankaListFormatedWithAdress>
    <izvorni_sadrzaj>
      <item>ĐIDARA j.d.o.o. za turizam i ugostiteljstvo, Kralja Zvonimira 1 , 22320 Drniš</item>
    </izvorni_sadrzaj>
    <derivirana_varijabla naziv="DomainObject.Predmet.ProtuStrankaListFormatedWithAdress_1">
      <item>ĐIDARA j.d.o.o. za turizam i ugostiteljstvo, Kralja Zvonimira 1 , 22320 Drniš</item>
    </derivirana_varijabla>
  </DomainObject.Predmet.ProtuStrankaListFormatedWithAdress>
  <DomainObject.Predmet.ProtuStrankaListFormatedWithAdressOIB>
    <izvorni_sadrzaj>
      <item>ĐIDARA j.d.o.o. za turizam i ugostiteljstvo, OIB 69041491355, Kralja Zvonimira 1 , 22320 Drniš</item>
    </izvorni_sadrzaj>
    <derivirana_varijabla naziv="DomainObject.Predmet.ProtuStrankaListFormatedWithAdressOIB_1">
      <item>ĐIDARA j.d.o.o. za turizam i ugostiteljstvo, OIB 69041491355, Kralja Zvonimira 1 , 22320 Drniš</item>
    </derivirana_varijabla>
  </DomainObject.Predmet.ProtuStrankaListFormatedWithAdressOIB>
  <DomainObject.Predmet.ProtuStrankaListNazivFormated>
    <izvorni_sadrzaj>
      <item>ĐIDARA j.d.o.o. za turizam i ugostiteljstvo</item>
    </izvorni_sadrzaj>
    <derivirana_varijabla naziv="DomainObject.Predmet.ProtuStrankaListNazivFormated_1">
      <item>ĐIDARA j.d.o.o. za turizam i ugostiteljstvo</item>
    </derivirana_varijabla>
  </DomainObject.Predmet.ProtuStrankaListNazivFormated>
  <DomainObject.Predmet.ProtuStrankaListNazivFormatedOIB>
    <izvorni_sadrzaj>
      <item>ĐIDARA j.d.o.o. za turizam i ugostiteljstvo, OIB 69041491355</item>
    </izvorni_sadrzaj>
    <derivirana_varijabla naziv="DomainObject.Predmet.ProtuStrankaListNazivFormatedOIB_1">
      <item>ĐIDARA j.d.o.o. za turizam i ugostiteljstvo, OIB 69041491355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ĐIDARA j.d.o.o. za turizam i ugostiteljstvo</izvorni_sadrzaj>
    <derivirana_varijabla naziv="DomainObject.Predmet.ProtustrankaIDrugi_1">ĐIDARA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ĐIDARA j.d.o.o. za turizam i ugostiteljstvo, OIB 69041491355, Kralja Zvonimira 1 , 22320 Drniš</izvorni_sadrzaj>
    <derivirana_varijabla naziv="DomainObject.Predmet.ProtustrankaIDrugiAdressOIB_1">ĐIDARA j.d.o.o. za turizam i ugostiteljstvo, OIB 69041491355, Kralja Zvonimira 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ĐIDARA j.d.o.o. za turizam i ugostiteljstvo</item>
    </izvorni_sadrzaj>
    <derivirana_varijabla naziv="DomainObject.Predmet.SudioniciListNaziv_1">
      <item>FINA - Podružnica Šibenik</item>
      <item>ĐIDARA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ĐIDARA j.d.o.o. za turizam i ugostiteljstvo, OIB 69041491355, Kralja Zvonimira 1 ,22320 Drniš</item>
    </izvorni_sadrzaj>
    <derivirana_varijabla naziv="DomainObject.Predmet.SudioniciListAdressOIB_1">
      <item>FINA - Podružnica Šibenik, OIB 85821130368, Perivoj L. Marune 1,22000 Šibenik</item>
      <item>ĐIDARA j.d.o.o. za turizam i ugostiteljstvo, OIB 69041491355, Kralja Zvonimira 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69041491355</item>
    </izvorni_sadrzaj>
    <derivirana_varijabla naziv="DomainObject.Predmet.SudioniciListNazivOIB_1">
      <item>, OIB 85821130368</item>
      <item>, OIB 69041491355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1703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2016-04-29T08:07:00Z</dcterms:created>
  <dc:creator>Ardena Bajlo</dc:creator>
  <cp:lastModifiedBy>wsadmin</cp:lastModifiedBy>
  <cp:lastPrinted>2016-04-29T08:05:00Z</cp:lastPrinted>
  <dcterms:modified xmlns:xsi="http://www.w3.org/2001/XMLSchema-instance" xsi:type="dcterms:W3CDTF">2016-05-02T07:35:00Z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