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f1f8" w14:paraId="12af1f8" w:rsidRDefault="005458D2" w:rsidR="005458D2" w:rsidRPr="00E57B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57B7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E57B71">
      <w:pPr>
        <w:jc w:val="both"/>
        <w:rPr>
          <w:rFonts w:hAnsi="Times New Roman" w:ascii="Times New Roman"/>
          <w:b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TRGOVAČK</w:t>
      </w:r>
      <w:r w:rsidR="007B1BFA" w:rsidRPr="00E57B71">
        <w:rPr>
          <w:rFonts w:hAnsi="Times New Roman" w:ascii="Times New Roman"/>
          <w:szCs w:val="24"/>
          <w:lang w:val="hr-HR"/>
        </w:rPr>
        <w:t>I SUD U VARAŽDINU</w:t>
      </w:r>
      <w:r w:rsidR="007B1BFA" w:rsidRPr="00E57B71">
        <w:rPr>
          <w:rFonts w:hAnsi="Times New Roman" w:ascii="Times New Roman"/>
          <w:szCs w:val="24"/>
          <w:lang w:val="hr-HR"/>
        </w:rPr>
        <w:tab/>
      </w:r>
      <w:r w:rsidR="007B1BFA" w:rsidRPr="00E57B71">
        <w:rPr>
          <w:rFonts w:hAnsi="Times New Roman" w:ascii="Times New Roman"/>
          <w:szCs w:val="24"/>
          <w:lang w:val="hr-HR"/>
        </w:rPr>
        <w:tab/>
      </w:r>
      <w:r w:rsidR="007B1BFA" w:rsidRPr="00E57B71">
        <w:rPr>
          <w:rFonts w:hAnsi="Times New Roman" w:ascii="Times New Roman"/>
          <w:szCs w:val="24"/>
          <w:lang w:val="hr-HR"/>
        </w:rPr>
        <w:tab/>
      </w:r>
      <w:r w:rsidR="007B1BFA" w:rsidRPr="00E57B71">
        <w:rPr>
          <w:rFonts w:hAnsi="Times New Roman" w:ascii="Times New Roman"/>
          <w:szCs w:val="24"/>
          <w:lang w:val="hr-HR"/>
        </w:rPr>
        <w:tab/>
      </w:r>
      <w:r w:rsidR="007B1BFA" w:rsidRPr="00E57B71">
        <w:rPr>
          <w:rFonts w:hAnsi="Times New Roman" w:ascii="Times New Roman"/>
          <w:szCs w:val="24"/>
          <w:lang w:val="hr-HR"/>
        </w:rPr>
        <w:tab/>
      </w:r>
      <w:r w:rsidR="007B1BFA" w:rsidRPr="00E57B71">
        <w:rPr>
          <w:rFonts w:hAnsi="Times New Roman" w:ascii="Times New Roman"/>
          <w:szCs w:val="24"/>
          <w:lang w:val="hr-HR"/>
        </w:rPr>
        <w:tab/>
      </w:r>
    </w:p>
    <w:p w:rsidRDefault="005458D2" w:rsidR="005458D2" w:rsidRPr="00E57B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E57B71">
      <w:pPr>
        <w:jc w:val="center"/>
        <w:rPr>
          <w:rFonts w:hAnsi="Times New Roman" w:ascii="Times New Roman"/>
          <w:b/>
          <w:szCs w:val="24"/>
          <w:lang w:val="hr-HR"/>
        </w:rPr>
      </w:pPr>
      <w:r w:rsidRPr="00E57B71">
        <w:rPr>
          <w:rFonts w:hAnsi="Times New Roman" w:ascii="Times New Roman"/>
          <w:b/>
          <w:szCs w:val="24"/>
          <w:lang w:val="hr-HR"/>
        </w:rPr>
        <w:t>Z A P I S N I K</w:t>
      </w:r>
    </w:p>
    <w:p w:rsidRDefault="00FD2F7D" w:rsidR="005458D2" w:rsidRPr="00E57B71">
      <w:pPr>
        <w:jc w:val="center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 xml:space="preserve">od </w:t>
      </w:r>
      <w:r w:rsidR="00A4318E" w:rsidRPr="00E57B71">
        <w:rPr>
          <w:rFonts w:hAnsi="Times New Roman" w:ascii="Times New Roman"/>
          <w:szCs w:val="24"/>
          <w:lang w:val="hr-HR"/>
        </w:rPr>
        <w:t>20. prosinca</w:t>
      </w:r>
      <w:r w:rsidR="00FB0588" w:rsidRPr="00E57B71">
        <w:rPr>
          <w:rFonts w:hAnsi="Times New Roman" w:ascii="Times New Roman"/>
          <w:szCs w:val="24"/>
          <w:lang w:val="hr-HR"/>
        </w:rPr>
        <w:t xml:space="preserve"> 2016. </w:t>
      </w:r>
      <w:r w:rsidR="007B1BFA" w:rsidRPr="00E57B71">
        <w:rPr>
          <w:rFonts w:hAnsi="Times New Roman" w:ascii="Times New Roman"/>
          <w:szCs w:val="24"/>
          <w:lang w:val="hr-HR"/>
        </w:rPr>
        <w:t xml:space="preserve">godine </w:t>
      </w:r>
    </w:p>
    <w:p w:rsidRDefault="0020159E" w:rsidP="00F72F1D" w:rsidR="00F72F1D" w:rsidRPr="00E57B71">
      <w:pPr>
        <w:jc w:val="center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o</w:t>
      </w:r>
      <w:r w:rsidR="00F72F1D" w:rsidRPr="00E57B71">
        <w:rPr>
          <w:rFonts w:hAnsi="Times New Roman" w:ascii="Times New Roman"/>
          <w:szCs w:val="24"/>
          <w:lang w:val="hr-HR"/>
        </w:rPr>
        <w:t xml:space="preserve"> </w:t>
      </w:r>
      <w:r w:rsidR="008E50EF" w:rsidRPr="00E57B71">
        <w:rPr>
          <w:rFonts w:hAnsi="Times New Roman" w:ascii="Times New Roman"/>
          <w:szCs w:val="24"/>
          <w:lang w:val="hr-HR"/>
        </w:rPr>
        <w:t xml:space="preserve">održanoj skupštini vjerovnika </w:t>
      </w:r>
      <w:r w:rsidR="00FB0588" w:rsidRPr="00E57B71">
        <w:rPr>
          <w:rFonts w:hAnsi="Times New Roman" w:ascii="Times New Roman"/>
          <w:szCs w:val="24"/>
          <w:lang w:val="hr-HR"/>
        </w:rPr>
        <w:t xml:space="preserve">za </w:t>
      </w:r>
      <w:r w:rsidR="00F72F1D" w:rsidRPr="00E57B71">
        <w:rPr>
          <w:rFonts w:hAnsi="Times New Roman" w:ascii="Times New Roman"/>
          <w:szCs w:val="24"/>
          <w:lang w:val="hr-HR"/>
        </w:rPr>
        <w:t>kod Trgovačkog suda u Varaždinu</w:t>
      </w:r>
    </w:p>
    <w:p w:rsidRDefault="00943057" w:rsidP="00943057" w:rsidR="00943057" w:rsidRPr="00E57B71">
      <w:pPr>
        <w:jc w:val="center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 xml:space="preserve">u stečajnom postupku nad </w:t>
      </w:r>
      <w:r w:rsidR="0020159E" w:rsidRPr="00E57B71">
        <w:rPr>
          <w:rFonts w:hAnsi="Times New Roman" w:ascii="Times New Roman"/>
          <w:szCs w:val="24"/>
          <w:lang w:val="hr-HR"/>
        </w:rPr>
        <w:t xml:space="preserve">stečajnim dužnikom </w:t>
      </w:r>
    </w:p>
    <w:p w:rsidRDefault="008E50EF" w:rsidP="008E50EF" w:rsidR="005458D2" w:rsidRPr="00E57B71">
      <w:pPr>
        <w:jc w:val="center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RADIO IVANEC d.o.o. u stečaju, Ivanec, Vladimira Nazora 1, OIB: 57601637683</w:t>
      </w:r>
    </w:p>
    <w:p w:rsidRDefault="008E50EF" w:rsidR="008E50EF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D045B4" w:rsidR="00D045B4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7107C2" w:rsidR="007107C2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E57B71">
      <w:pPr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E57B71">
      <w:pPr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E57B71">
      <w:pPr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E57B71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E57B71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E57B71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A4318E" w:rsidRPr="00E57B71">
        <w:rPr>
          <w:rFonts w:hAnsi="Times New Roman" w:ascii="Times New Roman"/>
          <w:b w:val="false"/>
          <w:sz w:val="24"/>
          <w:szCs w:val="24"/>
          <w:lang w:val="hr-HR"/>
        </w:rPr>
        <w:t xml:space="preserve">10,00 </w:t>
      </w:r>
      <w:r w:rsidR="007B1BFA" w:rsidRPr="00E57B71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E57B71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E57B71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8E50EF" w:rsidR="008E50EF">
      <w:pPr>
        <w:rPr>
          <w:rFonts w:hAnsi="Times New Roman" w:ascii="Times New Roman"/>
          <w:szCs w:val="24"/>
          <w:lang w:val="hr-HR"/>
        </w:rPr>
      </w:pPr>
    </w:p>
    <w:p w:rsidRDefault="0038187D" w:rsidR="0038187D" w:rsidRPr="00E57B71">
      <w:pPr>
        <w:rPr>
          <w:rFonts w:hAnsi="Times New Roman" w:ascii="Times New Roman"/>
          <w:szCs w:val="24"/>
          <w:lang w:val="hr-HR"/>
        </w:rPr>
      </w:pPr>
    </w:p>
    <w:p w:rsidRDefault="00637964" w:rsidP="007107C2" w:rsidR="00003C42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57B71">
        <w:rPr>
          <w:rFonts w:hAnsi="Times New Roman" w:ascii="Times New Roman"/>
          <w:sz w:val="24"/>
          <w:szCs w:val="24"/>
          <w:lang w:val="hr-HR"/>
        </w:rPr>
        <w:t xml:space="preserve">Konstatira se da </w:t>
      </w:r>
      <w:r w:rsidR="008E50EF" w:rsidRPr="00E57B71">
        <w:rPr>
          <w:rFonts w:hAnsi="Times New Roman" w:ascii="Times New Roman"/>
          <w:sz w:val="24"/>
          <w:szCs w:val="24"/>
          <w:lang w:val="hr-HR"/>
        </w:rPr>
        <w:t xml:space="preserve">su na današnju skupštinu vjerovnika </w:t>
      </w:r>
      <w:r w:rsidR="00FB0588" w:rsidRPr="00E57B71">
        <w:rPr>
          <w:rFonts w:hAnsi="Times New Roman" w:ascii="Times New Roman"/>
          <w:sz w:val="24"/>
          <w:szCs w:val="24"/>
          <w:lang w:val="hr-HR"/>
        </w:rPr>
        <w:t>pristupili:</w:t>
      </w:r>
      <w:r w:rsidR="00C21FB6" w:rsidRPr="00E57B71">
        <w:rPr>
          <w:rFonts w:hAnsi="Times New Roman" w:ascii="Times New Roman"/>
          <w:sz w:val="24"/>
          <w:szCs w:val="24"/>
          <w:lang w:val="hr-HR"/>
        </w:rPr>
        <w:t xml:space="preserve"> stečajni upravitelj </w:t>
      </w:r>
      <w:r w:rsidR="0092733D" w:rsidRPr="00E57B71">
        <w:rPr>
          <w:rFonts w:hAnsi="Times New Roman" w:ascii="Times New Roman"/>
          <w:sz w:val="24"/>
          <w:szCs w:val="24"/>
          <w:lang w:val="hr-HR"/>
        </w:rPr>
        <w:t>Ivo Žiža</w:t>
      </w:r>
      <w:r w:rsidR="00C21FB6" w:rsidRPr="00E57B7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B2B47" w:rsidRPr="00E57B71">
        <w:rPr>
          <w:rFonts w:hAnsi="Times New Roman" w:ascii="Times New Roman"/>
          <w:sz w:val="24"/>
          <w:szCs w:val="24"/>
          <w:lang w:val="hr-HR"/>
        </w:rPr>
        <w:t>zamjenik</w:t>
      </w:r>
      <w:r w:rsidR="00014B12" w:rsidRPr="00E57B71">
        <w:rPr>
          <w:rFonts w:hAnsi="Times New Roman" w:ascii="Times New Roman"/>
          <w:sz w:val="24"/>
          <w:szCs w:val="24"/>
          <w:lang w:val="hr-HR"/>
        </w:rPr>
        <w:t xml:space="preserve"> Županijskog državnog odvjetnika u Varaždinu, Građansko-upravni od</w:t>
      </w:r>
      <w:r w:rsidR="00DC228B" w:rsidRPr="00E57B71">
        <w:rPr>
          <w:rFonts w:hAnsi="Times New Roman" w:ascii="Times New Roman"/>
          <w:sz w:val="24"/>
          <w:szCs w:val="24"/>
          <w:lang w:val="hr-HR"/>
        </w:rPr>
        <w:t>jel,</w:t>
      </w:r>
      <w:r w:rsidR="00AB2B47" w:rsidRPr="00E57B71">
        <w:rPr>
          <w:rFonts w:hAnsi="Times New Roman" w:ascii="Times New Roman"/>
          <w:sz w:val="24"/>
          <w:szCs w:val="24"/>
          <w:lang w:val="hr-HR"/>
        </w:rPr>
        <w:t xml:space="preserve"> Tomo Božić, </w:t>
      </w:r>
      <w:r w:rsidR="00607829" w:rsidRPr="00E57B71">
        <w:rPr>
          <w:rFonts w:hAnsi="Times New Roman" w:ascii="Times New Roman"/>
          <w:sz w:val="24"/>
          <w:szCs w:val="24"/>
          <w:lang w:val="hr-HR"/>
        </w:rPr>
        <w:t>vjerovnica Almira</w:t>
      </w:r>
      <w:r w:rsidR="007107C2" w:rsidRPr="00E57B71">
        <w:rPr>
          <w:rFonts w:hAnsi="Times New Roman" w:ascii="Times New Roman"/>
          <w:sz w:val="24"/>
          <w:szCs w:val="24"/>
          <w:lang w:val="hr-HR"/>
        </w:rPr>
        <w:t xml:space="preserve"> Koren,</w:t>
      </w:r>
      <w:r w:rsidR="00003C42" w:rsidRPr="00E57B7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107C2" w:rsidRPr="00E57B71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E57B71" w:rsidRPr="00E57B71">
        <w:rPr>
          <w:rFonts w:hAnsi="Times New Roman" w:ascii="Times New Roman"/>
          <w:sz w:val="24"/>
          <w:szCs w:val="24"/>
          <w:lang w:val="hr-HR"/>
        </w:rPr>
        <w:t>bivši vjerovnik odnosno sadašnji radnik</w:t>
      </w:r>
      <w:r w:rsidR="007107C2" w:rsidRPr="00E57B71">
        <w:rPr>
          <w:rFonts w:hAnsi="Times New Roman" w:ascii="Times New Roman"/>
          <w:sz w:val="24"/>
          <w:szCs w:val="24"/>
          <w:lang w:val="hr-HR"/>
        </w:rPr>
        <w:t xml:space="preserve"> stečajnog dužnik</w:t>
      </w:r>
      <w:r w:rsidR="00883B10" w:rsidRPr="00E57B71">
        <w:rPr>
          <w:rFonts w:hAnsi="Times New Roman" w:ascii="Times New Roman"/>
          <w:sz w:val="24"/>
          <w:szCs w:val="24"/>
          <w:lang w:val="hr-HR"/>
        </w:rPr>
        <w:t xml:space="preserve">a </w:t>
      </w:r>
      <w:r w:rsidR="00E57B71" w:rsidRPr="00E57B71">
        <w:rPr>
          <w:rFonts w:hAnsi="Times New Roman" w:ascii="Times New Roman"/>
          <w:sz w:val="24"/>
          <w:szCs w:val="24"/>
          <w:lang w:val="hr-HR"/>
        </w:rPr>
        <w:t>Mladen Vresk, vjerovnik Nikola Nišević, te kupac Marko Rogina.</w:t>
      </w:r>
    </w:p>
    <w:p w:rsidRDefault="00E02D3F" w:rsidP="00833725" w:rsidR="00E02D3F" w:rsidRPr="00E57B7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E02D3F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57B71">
        <w:rPr>
          <w:rFonts w:hAnsi="Times New Roman" w:ascii="Times New Roman"/>
          <w:sz w:val="24"/>
          <w:szCs w:val="24"/>
          <w:lang w:val="hr-HR"/>
        </w:rPr>
        <w:t xml:space="preserve">Konstatira se da je na današnjoj skupštini vjerovnika prisutni vjerovnici koji raspolažu sa  </w:t>
      </w:r>
      <w:r w:rsidR="00E57B71" w:rsidRPr="00E57B71">
        <w:rPr>
          <w:rFonts w:hAnsi="Times New Roman" w:ascii="Times New Roman"/>
          <w:sz w:val="24"/>
          <w:szCs w:val="24"/>
          <w:lang w:val="hr-HR"/>
        </w:rPr>
        <w:t>24,68</w:t>
      </w:r>
      <w:r w:rsidR="00833725" w:rsidRPr="00E57B7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57B71">
        <w:rPr>
          <w:rFonts w:hAnsi="Times New Roman" w:ascii="Times New Roman"/>
          <w:sz w:val="24"/>
          <w:szCs w:val="24"/>
          <w:lang w:val="hr-HR"/>
        </w:rPr>
        <w:t>% glasova.</w:t>
      </w:r>
    </w:p>
    <w:p w:rsidRDefault="00E02D3F" w:rsidP="00637964" w:rsidR="00E02D3F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003C42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57B71">
        <w:rPr>
          <w:rFonts w:hAnsi="Times New Roman" w:ascii="Times New Roman"/>
          <w:sz w:val="24"/>
          <w:szCs w:val="24"/>
          <w:lang w:val="hr-HR"/>
        </w:rPr>
        <w:t>Rješenje o sazivanju današnje skupštine vjerovnika</w:t>
      </w:r>
      <w:r w:rsidR="00505B1D" w:rsidRPr="00E57B71">
        <w:rPr>
          <w:rFonts w:hAnsi="Times New Roman" w:ascii="Times New Roman"/>
          <w:sz w:val="24"/>
          <w:szCs w:val="24"/>
          <w:lang w:val="hr-HR"/>
        </w:rPr>
        <w:t xml:space="preserve"> broj St-58/14-86</w:t>
      </w:r>
      <w:r w:rsidR="007107C2" w:rsidRPr="00E57B71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05B1D" w:rsidRPr="00E57B71">
        <w:rPr>
          <w:rFonts w:hAnsi="Times New Roman" w:ascii="Times New Roman"/>
          <w:sz w:val="24"/>
          <w:szCs w:val="24"/>
          <w:lang w:val="hr-HR"/>
        </w:rPr>
        <w:t xml:space="preserve">5. prosinca </w:t>
      </w:r>
      <w:r w:rsidR="007107C2" w:rsidRPr="00E57B71">
        <w:rPr>
          <w:rFonts w:hAnsi="Times New Roman" w:ascii="Times New Roman"/>
          <w:sz w:val="24"/>
          <w:szCs w:val="24"/>
          <w:lang w:val="hr-HR"/>
        </w:rPr>
        <w:t>2016.</w:t>
      </w:r>
      <w:r w:rsidRPr="00E57B71">
        <w:rPr>
          <w:rFonts w:hAnsi="Times New Roman" w:ascii="Times New Roman"/>
          <w:sz w:val="24"/>
          <w:szCs w:val="24"/>
          <w:lang w:val="hr-HR"/>
        </w:rPr>
        <w:t xml:space="preserve"> objavljeno je na e-Oglasnoj ploči suda od </w:t>
      </w:r>
      <w:r w:rsidR="00505B1D" w:rsidRPr="00E57B71">
        <w:rPr>
          <w:rFonts w:hAnsi="Times New Roman" w:ascii="Times New Roman"/>
          <w:sz w:val="24"/>
          <w:szCs w:val="24"/>
          <w:lang w:val="hr-HR"/>
        </w:rPr>
        <w:t xml:space="preserve">5. prosinca – 15. prosinca </w:t>
      </w:r>
      <w:r w:rsidRPr="00E57B71">
        <w:rPr>
          <w:rFonts w:hAnsi="Times New Roman" w:ascii="Times New Roman"/>
          <w:sz w:val="24"/>
          <w:szCs w:val="24"/>
          <w:lang w:val="hr-HR"/>
        </w:rPr>
        <w:t>2016.</w:t>
      </w:r>
    </w:p>
    <w:p w:rsidRDefault="00E02D3F" w:rsidP="00E02D3F" w:rsidR="00E02D3F" w:rsidRPr="00E57B7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437FDE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57B71">
        <w:rPr>
          <w:rFonts w:hAnsi="Times New Roman" w:ascii="Times New Roman"/>
          <w:sz w:val="24"/>
          <w:szCs w:val="24"/>
          <w:lang w:val="hr-HR"/>
        </w:rPr>
        <w:t>Nakon toga prelazi se na raspravu po točkama objavljenog dnevnog reda :</w:t>
      </w:r>
    </w:p>
    <w:p w:rsidRDefault="00883B10" w:rsidP="00505B1D" w:rsidR="00883B10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505B1D" w:rsidP="00505B1D" w:rsidR="00505B1D" w:rsidRPr="00E57B7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Izvješće stečajnog upravitelja o ispunjenju ugovornih obveza prema Ugovoru o kupoprodaji pokretne imovine stečajnog dužnika i poslovnoj suradnji do 31. prosinca 2016., sklopljenog 13. rujna 2016.,</w:t>
      </w:r>
    </w:p>
    <w:p w:rsidRDefault="00505B1D" w:rsidP="00505B1D" w:rsidR="00505B1D" w:rsidRPr="00E57B71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05B1D" w:rsidP="00505B1D" w:rsidR="00505B1D" w:rsidRPr="00E57B7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Razno.</w:t>
      </w:r>
    </w:p>
    <w:p w:rsidRDefault="00505B1D" w:rsidP="00CA358D" w:rsidR="00505B1D" w:rsidRPr="00E57B7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57B71" w:rsidP="00E57B71" w:rsidR="00E57B71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E57B71" w:rsidP="00764DC9" w:rsidR="00505B1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 xml:space="preserve">Stečajni upravitelj </w:t>
      </w:r>
      <w:r>
        <w:rPr>
          <w:rFonts w:hAnsi="Times New Roman" w:ascii="Times New Roman"/>
          <w:szCs w:val="24"/>
          <w:lang w:val="hr-HR"/>
        </w:rPr>
        <w:t>izjavljuje da je kupac u cijelosti platio cjelokupnu cijenu za kupljenu imovinu stečajnog dužnika, ali da nije podmirio obveze prema odlukama skupštine vjerovnika, a radi se o iznosu od 3.225,34 kn mjesečno u periodu od rujna do 31. prosinca 2016. za troškove manjka prihoda za podmirenje obveza stečajnog dužnika, a radi pokrića gubitaka prema prihvaćenom financijskom planu.</w:t>
      </w:r>
      <w:r w:rsidR="00764DC9">
        <w:rPr>
          <w:rFonts w:hAnsi="Times New Roman" w:ascii="Times New Roman"/>
          <w:szCs w:val="24"/>
          <w:lang w:val="hr-HR"/>
        </w:rPr>
        <w:t xml:space="preserve"> Račun dužnika nije u blokadi i na njemu se nalazi 20.000,00 kn.</w:t>
      </w:r>
    </w:p>
    <w:p w:rsidRDefault="00764DC9" w:rsidP="00CA358D" w:rsidR="00764DC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64DC9" w:rsidP="00CA358D" w:rsidR="00764DC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Marko Rogina u svezi navoda stečajnog upravitelja izjavljuje: </w:t>
      </w:r>
    </w:p>
    <w:p w:rsidRDefault="00764DC9" w:rsidP="00CA358D" w:rsidR="00764DC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"Unatrag 5 mjeseci u ime stečajnog dužnika ugovoreno je, tj. prihodovano 24.105,20 kn, </w:t>
      </w:r>
      <w:r w:rsidR="00F04091">
        <w:rPr>
          <w:rFonts w:hAnsi="Times New Roman" w:ascii="Times New Roman"/>
          <w:szCs w:val="24"/>
          <w:lang w:val="hr-HR"/>
        </w:rPr>
        <w:t xml:space="preserve">s time da je u kolovozu prihodovano 3.711,75 kn, u rujnu 7.893,26 kn, u listopadu 3.231,25 kn, u studenom 5.909,70 kn, u prosincu unatrag tjedan dana 3.359,99 kn. </w:t>
      </w:r>
      <w:r w:rsidR="007057A2">
        <w:rPr>
          <w:rFonts w:hAnsi="Times New Roman" w:ascii="Times New Roman"/>
          <w:szCs w:val="24"/>
          <w:lang w:val="hr-HR"/>
        </w:rPr>
        <w:t xml:space="preserve">Također navodi da ne može prenijeti vlasništvo na motornom vozilu koje je prodano zbog toga jer mu stečajni </w:t>
      </w:r>
      <w:r w:rsidR="007057A2">
        <w:rPr>
          <w:rFonts w:hAnsi="Times New Roman" w:ascii="Times New Roman"/>
          <w:szCs w:val="24"/>
          <w:lang w:val="hr-HR"/>
        </w:rPr>
        <w:lastRenderedPageBreak/>
        <w:t>upravitelj odbija izdati račun, a bez toga se ne može izvršiti prijenos vlasništva.</w:t>
      </w:r>
    </w:p>
    <w:p w:rsidRDefault="007057A2" w:rsidP="00CA358D" w:rsidR="007057A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057A2" w:rsidP="00CA358D" w:rsidR="007057A2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izjavljuje da kada on proda pokretnine u stečajnom postupku uključujući i ovo vozilo, sud je taj koji treba donijeti rješenje o dosudi i naložiti prijenos prava vlasništva, te smatra kako on ne treba izdavati nikakav račun.</w:t>
      </w:r>
    </w:p>
    <w:p w:rsidRDefault="00E57B71" w:rsidP="00CA358D" w:rsidR="00E57B71" w:rsidRPr="00E57B7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05B1D" w:rsidP="00E0542C" w:rsidR="00505B1D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883B10" w:rsidP="00CA358D" w:rsidR="00883B1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Skupština vjerovn</w:t>
      </w:r>
      <w:r w:rsidR="00D838D4">
        <w:rPr>
          <w:rFonts w:hAnsi="Times New Roman" w:ascii="Times New Roman"/>
          <w:szCs w:val="24"/>
          <w:lang w:val="hr-HR"/>
        </w:rPr>
        <w:t>ika jednoglasno donosi sljedeće</w:t>
      </w:r>
    </w:p>
    <w:p w:rsidRDefault="00BF7B0F" w:rsidP="00CA358D" w:rsidR="00BF7B0F" w:rsidRPr="00E57B7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83B10" w:rsidP="00E0542C" w:rsidR="00883B10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D838D4" w:rsidP="00883B10" w:rsidR="00883B10">
      <w:pPr>
        <w:ind w:firstLine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ODLUKE</w:t>
      </w:r>
    </w:p>
    <w:p w:rsidRDefault="00BF7B0F" w:rsidP="00883B10" w:rsidR="00BF7B0F" w:rsidRPr="00E57B71">
      <w:pPr>
        <w:ind w:firstLine="360"/>
        <w:jc w:val="center"/>
        <w:rPr>
          <w:rFonts w:hAnsi="Times New Roman" w:ascii="Times New Roman"/>
          <w:szCs w:val="24"/>
          <w:lang w:val="hr-HR"/>
        </w:rPr>
      </w:pPr>
    </w:p>
    <w:p w:rsidRDefault="00E0542C" w:rsidP="00E0542C" w:rsidR="00E0542C">
      <w:pPr>
        <w:widowControl/>
        <w:spacing w:after="160"/>
        <w:rPr>
          <w:rFonts w:hAnsi="Times New Roman" w:ascii="Times New Roman"/>
          <w:szCs w:val="24"/>
          <w:lang w:val="hr-HR"/>
        </w:rPr>
      </w:pPr>
    </w:p>
    <w:p w:rsidRDefault="00E0542C" w:rsidP="00D838D4" w:rsidR="00833725">
      <w:pPr>
        <w:pStyle w:val="Odlomakpopisa"/>
        <w:widowControl/>
        <w:numPr>
          <w:ilvl w:val="0"/>
          <w:numId w:val="22"/>
        </w:numPr>
        <w:spacing w:after="160"/>
        <w:jc w:val="both"/>
        <w:rPr>
          <w:rFonts w:hAnsi="Times New Roman" w:ascii="Times New Roman"/>
          <w:szCs w:val="24"/>
          <w:lang w:val="hr-HR"/>
        </w:rPr>
      </w:pPr>
      <w:r w:rsidRPr="00D838D4">
        <w:rPr>
          <w:rFonts w:hAnsi="Times New Roman" w:ascii="Times New Roman"/>
          <w:szCs w:val="24"/>
          <w:lang w:val="hr-HR"/>
        </w:rPr>
        <w:t>Nalaže se stečajnom upravitelju da u spis dostavi financijska izvje</w:t>
      </w:r>
      <w:r w:rsidRPr="00D838D4">
        <w:rPr>
          <w:rFonts w:cs="Goudy Old Style" w:hAnsi="Times New Roman" w:ascii="Times New Roman"/>
          <w:szCs w:val="24"/>
          <w:lang w:val="hr-HR"/>
        </w:rPr>
        <w:t>š</w:t>
      </w:r>
      <w:r w:rsidRPr="00D838D4">
        <w:rPr>
          <w:rFonts w:hAnsi="Times New Roman" w:ascii="Times New Roman"/>
          <w:szCs w:val="24"/>
          <w:lang w:val="hr-HR"/>
        </w:rPr>
        <w:t>ća za razdoblje od srpnja 2016. – prosinca 2016., te podatak o tome da li je stečajni dužnik obavljao u skladu sa propisima servisiranje radiodifuzne opreme za vrijeme trajanja stečajnog postupka</w:t>
      </w:r>
      <w:r w:rsidR="0038187D">
        <w:rPr>
          <w:rFonts w:hAnsi="Times New Roman" w:ascii="Times New Roman"/>
          <w:szCs w:val="24"/>
          <w:lang w:val="hr-HR"/>
        </w:rPr>
        <w:t>, u roku od 3 dana</w:t>
      </w:r>
      <w:r w:rsidRPr="00D838D4">
        <w:rPr>
          <w:rFonts w:hAnsi="Times New Roman" w:ascii="Times New Roman"/>
          <w:szCs w:val="24"/>
          <w:lang w:val="hr-HR"/>
        </w:rPr>
        <w:t>.</w:t>
      </w:r>
    </w:p>
    <w:p w:rsidRDefault="00D838D4" w:rsidP="00D838D4" w:rsidR="00D838D4">
      <w:pPr>
        <w:pStyle w:val="Odlomakpopisa"/>
        <w:widowControl/>
        <w:numPr>
          <w:ilvl w:val="0"/>
          <w:numId w:val="22"/>
        </w:numPr>
        <w:spacing w:after="160"/>
        <w:jc w:val="both"/>
        <w:rPr>
          <w:rFonts w:hAnsi="Times New Roman" w:ascii="Times New Roman"/>
          <w:szCs w:val="24"/>
          <w:lang w:val="hr-HR"/>
        </w:rPr>
      </w:pPr>
      <w:r w:rsidRPr="00D838D4">
        <w:rPr>
          <w:rFonts w:hAnsi="Times New Roman" w:ascii="Times New Roman"/>
          <w:szCs w:val="24"/>
          <w:lang w:val="hr-HR"/>
        </w:rPr>
        <w:t xml:space="preserve">Nalaže se stečajnom upravitelju da izda račun za prodano motorno vozilo na iznos od 5.000,00 kn + uključen PDV, </w:t>
      </w:r>
      <w:r w:rsidR="0038187D">
        <w:rPr>
          <w:rFonts w:hAnsi="Times New Roman" w:ascii="Times New Roman"/>
          <w:szCs w:val="24"/>
          <w:lang w:val="hr-HR"/>
        </w:rPr>
        <w:t>kako bi kupac mogao riješiti problem sa registracijom motornog vozila i prijenosom vlasništva, u roku od 3 dana.</w:t>
      </w:r>
    </w:p>
    <w:p w:rsidRDefault="00D838D4" w:rsidP="0038187D" w:rsidR="00D838D4" w:rsidRPr="0038187D">
      <w:pPr>
        <w:widowControl/>
        <w:spacing w:after="160"/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D2F7D" w:rsidP="00833725" w:rsidR="00FD2F7D" w:rsidRPr="00E57B71">
      <w:pPr>
        <w:rPr>
          <w:rFonts w:hAnsi="Times New Roman" w:ascii="Times New Roman"/>
          <w:szCs w:val="24"/>
          <w:lang w:val="hr-HR"/>
        </w:rPr>
      </w:pPr>
    </w:p>
    <w:p w:rsidRDefault="00883B10" w:rsidP="00883B10" w:rsidR="00FD2F7D" w:rsidRPr="00E57B71">
      <w:pPr>
        <w:ind w:firstLine="360"/>
        <w:rPr>
          <w:rFonts w:hAnsi="Times New Roman" w:ascii="Times New Roman"/>
          <w:szCs w:val="24"/>
          <w:lang w:val="hr-HR"/>
        </w:rPr>
      </w:pPr>
      <w:r w:rsidRPr="00E57B71">
        <w:rPr>
          <w:rFonts w:hAnsi="Times New Roman" w:ascii="Times New Roman"/>
          <w:szCs w:val="24"/>
          <w:lang w:val="hr-HR"/>
        </w:rPr>
        <w:t>Pod točkom dnevno</w:t>
      </w:r>
      <w:r w:rsidR="0038187D">
        <w:rPr>
          <w:rFonts w:hAnsi="Times New Roman" w:ascii="Times New Roman"/>
          <w:szCs w:val="24"/>
          <w:lang w:val="hr-HR"/>
        </w:rPr>
        <w:t>g</w:t>
      </w:r>
      <w:r w:rsidRPr="00E57B71">
        <w:rPr>
          <w:rFonts w:hAnsi="Times New Roman" w:ascii="Times New Roman"/>
          <w:szCs w:val="24"/>
          <w:lang w:val="hr-HR"/>
        </w:rPr>
        <w:t xml:space="preserve"> reda – Razno, nema pitanja za raspraviti.</w:t>
      </w:r>
    </w:p>
    <w:p w:rsidRDefault="00FD2F7D" w:rsidP="00833725" w:rsidR="00FD2F7D" w:rsidRPr="00E57B71">
      <w:pPr>
        <w:rPr>
          <w:rFonts w:hAnsi="Times New Roman" w:ascii="Times New Roman"/>
          <w:szCs w:val="24"/>
          <w:lang w:val="hr-HR"/>
        </w:rPr>
      </w:pPr>
    </w:p>
    <w:p w:rsidRDefault="00FA2DA8" w:rsidP="00833725" w:rsidR="00FA2DA8" w:rsidRPr="00E57B71">
      <w:pPr>
        <w:rPr>
          <w:rFonts w:hAnsi="Times New Roman" w:ascii="Times New Roman"/>
          <w:szCs w:val="24"/>
          <w:lang w:val="hr-HR"/>
        </w:rPr>
      </w:pPr>
    </w:p>
    <w:p w:rsidRDefault="00796B58" w:rsidP="00437FDE" w:rsidR="00796B58" w:rsidRPr="00E57B71">
      <w:pPr>
        <w:jc w:val="both"/>
        <w:rPr>
          <w:rFonts w:hAnsi="Times New Roman" w:ascii="Times New Roman"/>
          <w:szCs w:val="24"/>
          <w:lang w:val="hr-HR"/>
        </w:rPr>
      </w:pPr>
    </w:p>
    <w:p w:rsidRDefault="003459C5" w:rsidP="00534846" w:rsidR="00534846" w:rsidRPr="00E57B71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 w:rsidRPr="00E57B71">
        <w:rPr>
          <w:rFonts w:hAnsi="Times New Roman" w:ascii="Times New Roman"/>
          <w:sz w:val="24"/>
          <w:szCs w:val="24"/>
          <w:lang w:val="hr-HR"/>
        </w:rPr>
        <w:t xml:space="preserve">Dovršeno u </w:t>
      </w:r>
      <w:r w:rsidR="00BF7B0F">
        <w:rPr>
          <w:rFonts w:hAnsi="Times New Roman" w:ascii="Times New Roman"/>
          <w:sz w:val="24"/>
          <w:szCs w:val="24"/>
          <w:lang w:val="hr-HR"/>
        </w:rPr>
        <w:t xml:space="preserve">11,10 </w:t>
      </w:r>
      <w:r w:rsidR="002277AA" w:rsidRPr="00E57B71">
        <w:rPr>
          <w:rFonts w:hAnsi="Times New Roman" w:ascii="Times New Roman"/>
          <w:sz w:val="24"/>
          <w:szCs w:val="24"/>
          <w:lang w:val="hr-HR"/>
        </w:rPr>
        <w:t>sati</w:t>
      </w:r>
      <w:r w:rsidR="00534846" w:rsidRPr="00E57B71">
        <w:rPr>
          <w:rFonts w:hAnsi="Times New Roman" w:ascii="Times New Roman"/>
          <w:sz w:val="24"/>
          <w:szCs w:val="24"/>
          <w:lang w:val="hr-HR"/>
        </w:rPr>
        <w:t>.</w:t>
      </w:r>
    </w:p>
    <w:sectPr w:rsidSect="00833A91" w:rsidR="00534846" w:rsidRPr="00E57B71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921" w:rsidP="00833A91" w:rsidR="00992921">
      <w:r>
        <w:separator/>
      </w:r>
    </w:p>
  </w:endnote>
  <w:endnote w:id="0" w:type="continuationSeparator">
    <w:p w:rsidRDefault="00992921" w:rsidP="00833A91" w:rsidR="00992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921" w:rsidP="00833A91" w:rsidR="00992921">
      <w:r>
        <w:separator/>
      </w:r>
    </w:p>
  </w:footnote>
  <w:footnote w:id="0" w:type="continuationSeparator">
    <w:p w:rsidRDefault="00992921" w:rsidP="00833A91" w:rsidR="00992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A91" w:rsidR="00833A91">
    <w:pPr>
      <w:pStyle w:val="Zaglavlje"/>
      <w:jc w:val="center"/>
      <w:rPr>
        <w:rFonts w:cs="Arial" w:hAnsi="Arial" w:ascii="Arial"/>
        <w:sz w:val="20"/>
      </w:rPr>
    </w:pPr>
    <w:r w:rsidRPr="00833A91">
      <w:rPr>
        <w:rFonts w:cs="Arial" w:hAnsi="Arial" w:ascii="Arial"/>
        <w:sz w:val="20"/>
      </w:rPr>
      <w:fldChar w:fldCharType="begin"/>
    </w:r>
    <w:r w:rsidRPr="00833A91">
      <w:rPr>
        <w:rFonts w:cs="Arial" w:hAnsi="Arial" w:ascii="Arial"/>
        <w:sz w:val="20"/>
      </w:rPr>
      <w:instrText>PAGE   \* MERGEFORMAT</w:instrText>
    </w:r>
    <w:r w:rsidRPr="00833A91">
      <w:rPr>
        <w:rFonts w:cs="Arial" w:hAnsi="Arial" w:ascii="Arial"/>
        <w:sz w:val="20"/>
      </w:rPr>
      <w:fldChar w:fldCharType="separate"/>
    </w:r>
    <w:r w:rsidR="00116FF3" w:rsidRPr="00116FF3">
      <w:rPr>
        <w:rFonts w:cs="Arial" w:hAnsi="Arial" w:ascii="Arial"/>
        <w:noProof/>
        <w:sz w:val="20"/>
        <w:lang w:val="hr-HR"/>
      </w:rPr>
      <w:t>2</w:t>
    </w:r>
    <w:r w:rsidRPr="00833A91">
      <w:rPr>
        <w:rFonts w:cs="Arial" w:hAnsi="Arial" w:ascii="Arial"/>
        <w:sz w:val="20"/>
      </w:rPr>
      <w:fldChar w:fldCharType="end"/>
    </w:r>
  </w:p>
  <w:p w:rsidRDefault="00144643" w:rsidR="00833A91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9B64DA">
      <w:rPr>
        <w:rFonts w:hAnsi="Times New Roman" w:ascii="Times New Roman"/>
        <w:szCs w:val="24"/>
      </w:rPr>
      <w:t>Poslovni broj: 5 St-</w:t>
    </w:r>
    <w:r w:rsidR="008B4538">
      <w:rPr>
        <w:rFonts w:hAnsi="Times New Roman" w:ascii="Times New Roman"/>
        <w:szCs w:val="24"/>
      </w:rPr>
      <w:t>58/14-</w:t>
    </w:r>
    <w:r w:rsidR="00E57B71">
      <w:rPr>
        <w:rFonts w:hAnsi="Times New Roman" w:ascii="Times New Roman"/>
        <w:szCs w:val="24"/>
      </w:rPr>
      <w:t>90</w:t>
    </w:r>
  </w:p>
  <w:p w:rsidRDefault="00FB0588" w:rsidR="00FB0588" w:rsidRPr="009B64DA">
    <w:pPr>
      <w:pStyle w:val="Zaglavlje"/>
      <w:jc w:val="center"/>
      <w:rPr>
        <w:rFonts w:hAnsi="Times New Roman" w:ascii="Times New Roman"/>
        <w:szCs w:val="24"/>
      </w:rPr>
    </w:pPr>
  </w:p>
  <w:p w:rsidRDefault="00833A91" w:rsidR="00833A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854" w:rsidP="00833A91" w:rsidR="00833A91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D2F7D">
      <w:rPr>
        <w:rFonts w:cs="Arial" w:hAnsi="Arial" w:ascii="Arial"/>
        <w:sz w:val="20"/>
      </w:rPr>
      <w:tab/>
    </w:r>
    <w:r w:rsidRPr="00591172">
      <w:rPr>
        <w:rFonts w:hAnsi="Times New Roman" w:ascii="Times New Roman"/>
        <w:szCs w:val="24"/>
      </w:rPr>
      <w:t>Poslovni broj: 5 St-</w:t>
    </w:r>
    <w:r w:rsidR="008B4538">
      <w:rPr>
        <w:rFonts w:hAnsi="Times New Roman" w:ascii="Times New Roman"/>
        <w:szCs w:val="24"/>
      </w:rPr>
      <w:t>58/14-</w:t>
    </w:r>
    <w:r w:rsidR="00E57B71">
      <w:rPr>
        <w:rFonts w:hAnsi="Times New Roman" w:ascii="Times New Roman"/>
        <w:szCs w:val="24"/>
      </w:rPr>
      <w:t>90</w:t>
    </w:r>
  </w:p>
  <w:p w:rsidRDefault="00FB0588" w:rsidP="00833A91" w:rsidR="00FB0588" w:rsidRPr="00591172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B72DA"/>
    <w:multiLevelType w:val="hybridMultilevel"/>
    <w:tmpl w:val="2988A668"/>
    <w:lvl w:tplc="999A4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E221F"/>
    <w:multiLevelType w:val="hybridMultilevel"/>
    <w:tmpl w:val="102CBB1A"/>
    <w:lvl w:tplc="90B877D2" w:ilvl="0">
      <w:start w:val="6"/>
      <w:numFmt w:val="bullet"/>
      <w:lvlText w:val="-"/>
      <w:lvlJc w:val="left"/>
      <w:pPr>
        <w:ind w:hanging="360" w:left="10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10"/>
      </w:pPr>
      <w:rPr>
        <w:rFonts w:hAnsi="Wingdings" w:ascii="Wingdings" w:hint="default"/>
      </w:rPr>
    </w:lvl>
  </w:abstractNum>
  <w:abstractNum w:abstractNumId="3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0526B5E"/>
    <w:multiLevelType w:val="hybridMultilevel"/>
    <w:tmpl w:val="D2E8B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10640A"/>
    <w:multiLevelType w:val="hybridMultilevel"/>
    <w:tmpl w:val="A85073F8"/>
    <w:lvl w:tplc="5ACCC60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3848E8"/>
    <w:multiLevelType w:val="hybridMultilevel"/>
    <w:tmpl w:val="FD28A23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B45A3A"/>
    <w:multiLevelType w:val="hybridMultilevel"/>
    <w:tmpl w:val="E4669DC2"/>
    <w:lvl w:tplc="17CAE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DE69F9"/>
    <w:multiLevelType w:val="hybridMultilevel"/>
    <w:tmpl w:val="EEF6EB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C86512E"/>
    <w:multiLevelType w:val="hybridMultilevel"/>
    <w:tmpl w:val="E0D29662"/>
    <w:lvl w:tplc="4634BB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686B7F"/>
    <w:multiLevelType w:val="hybridMultilevel"/>
    <w:tmpl w:val="70D64C4A"/>
    <w:lvl w:tplc="C64E4F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5FC3DB8"/>
    <w:multiLevelType w:val="hybridMultilevel"/>
    <w:tmpl w:val="4CA604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6EF0226"/>
    <w:multiLevelType w:val="hybridMultilevel"/>
    <w:tmpl w:val="375400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5"/>
  </w:num>
  <w:num w:numId="5">
    <w:abstractNumId w:val="5"/>
  </w:num>
  <w:num w:numId="6">
    <w:abstractNumId w:val="3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0"/>
  </w:num>
  <w:num w:numId="14">
    <w:abstractNumId w:val="17"/>
  </w:num>
  <w:num w:numId="15">
    <w:abstractNumId w:val="6"/>
  </w:num>
  <w:num w:numId="16">
    <w:abstractNumId w:val="18"/>
  </w:num>
  <w:num w:numId="17">
    <w:abstractNumId w:val="8"/>
  </w:num>
  <w:num w:numId="18">
    <w:abstractNumId w:val="14"/>
  </w:num>
  <w:num w:numId="19">
    <w:abstractNumId w:val="0"/>
  </w:num>
  <w:num w:numId="20">
    <w:abstractNumId w:val="9"/>
  </w:num>
  <w:num w:numId="21">
    <w:abstractNumId w:val="2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3C42"/>
    <w:rsid w:val="00014B12"/>
    <w:rsid w:val="00023168"/>
    <w:rsid w:val="00040F9A"/>
    <w:rsid w:val="00054329"/>
    <w:rsid w:val="000A6215"/>
    <w:rsid w:val="000E2214"/>
    <w:rsid w:val="00105C03"/>
    <w:rsid w:val="00116483"/>
    <w:rsid w:val="00116FF3"/>
    <w:rsid w:val="00131B5E"/>
    <w:rsid w:val="00144643"/>
    <w:rsid w:val="001632EE"/>
    <w:rsid w:val="00164854"/>
    <w:rsid w:val="00167444"/>
    <w:rsid w:val="00173A0A"/>
    <w:rsid w:val="001B289D"/>
    <w:rsid w:val="001B4F63"/>
    <w:rsid w:val="001B7D7E"/>
    <w:rsid w:val="001D709E"/>
    <w:rsid w:val="001E25D6"/>
    <w:rsid w:val="001F023A"/>
    <w:rsid w:val="001F0C0C"/>
    <w:rsid w:val="001F5F34"/>
    <w:rsid w:val="0020159E"/>
    <w:rsid w:val="002277AA"/>
    <w:rsid w:val="00230E67"/>
    <w:rsid w:val="00232AC8"/>
    <w:rsid w:val="0024551D"/>
    <w:rsid w:val="0025685E"/>
    <w:rsid w:val="0027161D"/>
    <w:rsid w:val="00272227"/>
    <w:rsid w:val="00293E17"/>
    <w:rsid w:val="002A08C8"/>
    <w:rsid w:val="002D13DA"/>
    <w:rsid w:val="002D1E1C"/>
    <w:rsid w:val="002D2341"/>
    <w:rsid w:val="002F74EF"/>
    <w:rsid w:val="003459C5"/>
    <w:rsid w:val="0038187D"/>
    <w:rsid w:val="00382043"/>
    <w:rsid w:val="003828D3"/>
    <w:rsid w:val="0038366A"/>
    <w:rsid w:val="003A23E7"/>
    <w:rsid w:val="003B5300"/>
    <w:rsid w:val="003C6CD2"/>
    <w:rsid w:val="00437FDE"/>
    <w:rsid w:val="0046409A"/>
    <w:rsid w:val="0047114E"/>
    <w:rsid w:val="00487407"/>
    <w:rsid w:val="00497AC2"/>
    <w:rsid w:val="004A2A35"/>
    <w:rsid w:val="004D4C34"/>
    <w:rsid w:val="004E2D05"/>
    <w:rsid w:val="004F6F72"/>
    <w:rsid w:val="00505B1D"/>
    <w:rsid w:val="00534846"/>
    <w:rsid w:val="00537386"/>
    <w:rsid w:val="005458D2"/>
    <w:rsid w:val="00570DDC"/>
    <w:rsid w:val="00591172"/>
    <w:rsid w:val="00592A0F"/>
    <w:rsid w:val="005A1E09"/>
    <w:rsid w:val="005B0A2D"/>
    <w:rsid w:val="005E6C90"/>
    <w:rsid w:val="00607829"/>
    <w:rsid w:val="00637964"/>
    <w:rsid w:val="00657E48"/>
    <w:rsid w:val="00673B18"/>
    <w:rsid w:val="006768A5"/>
    <w:rsid w:val="006A1E09"/>
    <w:rsid w:val="006E76C6"/>
    <w:rsid w:val="00701CBF"/>
    <w:rsid w:val="007057A2"/>
    <w:rsid w:val="007107C2"/>
    <w:rsid w:val="0071413D"/>
    <w:rsid w:val="00741E39"/>
    <w:rsid w:val="00743514"/>
    <w:rsid w:val="00764DC9"/>
    <w:rsid w:val="00776DD4"/>
    <w:rsid w:val="00796B58"/>
    <w:rsid w:val="007A6366"/>
    <w:rsid w:val="007B1BFA"/>
    <w:rsid w:val="007C443F"/>
    <w:rsid w:val="007F1252"/>
    <w:rsid w:val="007F26F9"/>
    <w:rsid w:val="007F314C"/>
    <w:rsid w:val="00823B09"/>
    <w:rsid w:val="008313CD"/>
    <w:rsid w:val="00833725"/>
    <w:rsid w:val="00833A91"/>
    <w:rsid w:val="00855A4C"/>
    <w:rsid w:val="00865BB7"/>
    <w:rsid w:val="00883B10"/>
    <w:rsid w:val="00891DC8"/>
    <w:rsid w:val="0089215B"/>
    <w:rsid w:val="008B4538"/>
    <w:rsid w:val="008C18C1"/>
    <w:rsid w:val="008E50EF"/>
    <w:rsid w:val="0092733D"/>
    <w:rsid w:val="00943057"/>
    <w:rsid w:val="00964353"/>
    <w:rsid w:val="009776E5"/>
    <w:rsid w:val="009812E1"/>
    <w:rsid w:val="00992921"/>
    <w:rsid w:val="009A6C47"/>
    <w:rsid w:val="009B64DA"/>
    <w:rsid w:val="009B6912"/>
    <w:rsid w:val="009C09DC"/>
    <w:rsid w:val="009C0A11"/>
    <w:rsid w:val="009C2F6F"/>
    <w:rsid w:val="009E34E9"/>
    <w:rsid w:val="00A169E8"/>
    <w:rsid w:val="00A22EDE"/>
    <w:rsid w:val="00A4318E"/>
    <w:rsid w:val="00A46354"/>
    <w:rsid w:val="00A60192"/>
    <w:rsid w:val="00A659FF"/>
    <w:rsid w:val="00A66B8B"/>
    <w:rsid w:val="00A81D51"/>
    <w:rsid w:val="00AA27DD"/>
    <w:rsid w:val="00AA606D"/>
    <w:rsid w:val="00AB2B47"/>
    <w:rsid w:val="00AB4D06"/>
    <w:rsid w:val="00AE376C"/>
    <w:rsid w:val="00AF485B"/>
    <w:rsid w:val="00AF7D56"/>
    <w:rsid w:val="00B311B3"/>
    <w:rsid w:val="00B433A7"/>
    <w:rsid w:val="00B525F3"/>
    <w:rsid w:val="00B5722A"/>
    <w:rsid w:val="00BD0923"/>
    <w:rsid w:val="00BF7B0F"/>
    <w:rsid w:val="00C00267"/>
    <w:rsid w:val="00C0360A"/>
    <w:rsid w:val="00C03854"/>
    <w:rsid w:val="00C066D6"/>
    <w:rsid w:val="00C136A8"/>
    <w:rsid w:val="00C21FB6"/>
    <w:rsid w:val="00C23BF2"/>
    <w:rsid w:val="00C27CA7"/>
    <w:rsid w:val="00C27F97"/>
    <w:rsid w:val="00C3387F"/>
    <w:rsid w:val="00C340D5"/>
    <w:rsid w:val="00C51993"/>
    <w:rsid w:val="00C72D2B"/>
    <w:rsid w:val="00C841BC"/>
    <w:rsid w:val="00C91684"/>
    <w:rsid w:val="00CA358D"/>
    <w:rsid w:val="00CA6704"/>
    <w:rsid w:val="00CB18BA"/>
    <w:rsid w:val="00CB2717"/>
    <w:rsid w:val="00D045B4"/>
    <w:rsid w:val="00D12E4E"/>
    <w:rsid w:val="00D165A4"/>
    <w:rsid w:val="00D35294"/>
    <w:rsid w:val="00D42989"/>
    <w:rsid w:val="00D838D4"/>
    <w:rsid w:val="00D91B52"/>
    <w:rsid w:val="00DA4663"/>
    <w:rsid w:val="00DC228B"/>
    <w:rsid w:val="00DE2D46"/>
    <w:rsid w:val="00DF62B9"/>
    <w:rsid w:val="00DF684C"/>
    <w:rsid w:val="00E02D3F"/>
    <w:rsid w:val="00E0360A"/>
    <w:rsid w:val="00E0542C"/>
    <w:rsid w:val="00E157C2"/>
    <w:rsid w:val="00E4266A"/>
    <w:rsid w:val="00E549AA"/>
    <w:rsid w:val="00E57B71"/>
    <w:rsid w:val="00EC2F9D"/>
    <w:rsid w:val="00EC5716"/>
    <w:rsid w:val="00ED085C"/>
    <w:rsid w:val="00EE41A8"/>
    <w:rsid w:val="00EF1F12"/>
    <w:rsid w:val="00EF7E53"/>
    <w:rsid w:val="00F04091"/>
    <w:rsid w:val="00F27065"/>
    <w:rsid w:val="00F3214B"/>
    <w:rsid w:val="00F42F24"/>
    <w:rsid w:val="00F54CE2"/>
    <w:rsid w:val="00F60FF0"/>
    <w:rsid w:val="00F666FD"/>
    <w:rsid w:val="00F70E8C"/>
    <w:rsid w:val="00F72F1D"/>
    <w:rsid w:val="00F74FA7"/>
    <w:rsid w:val="00F96741"/>
    <w:rsid w:val="00FA2DA8"/>
    <w:rsid w:val="00FB0588"/>
    <w:rsid w:val="00FD2F7D"/>
    <w:rsid w:val="00FD5C2A"/>
    <w:rsid w:val="00FE069A"/>
    <w:rsid w:val="00FE596D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F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F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F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F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F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F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F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F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2016.</izvorni_sadrzaj>
    <derivirana_varijabla naziv="DomainObject.StvarniPocetakDatum_1">20. prosinca 2016.</derivirana_varijabla>
  </DomainObject.StvarniPocetakDatum>
  <DomainObject.StvarniZavrsetakDatum>
    <izvorni_sadrzaj>20. prosinca 2016.</izvorni_sadrzaj>
    <derivirana_varijabla naziv="DomainObject.StvarniZavrsetakDatum_1">20. prosinca 2016.</derivirana_varijabla>
  </DomainObject.StvarniZavrsetakDatum>
  <DomainObject.PlaniraniZavrsetakDatum>
    <izvorni_sadrzaj>20. prosinca 2016.</izvorni_sadrzaj>
    <derivirana_varijabla naziv="DomainObject.PlaniraniZavrsetakDatum_1">20. prosinca 2016.</derivirana_varijabla>
  </DomainObject.PlaniraniZavrsetakDatum>
  <DomainObject.PlaniraniPocetakDatum>
    <izvorni_sadrzaj>20. prosinca 2016.</izvorni_sadrzaj>
    <derivirana_varijabla naziv="DomainObject.PlaniraniPocetakDatum_1">20. prosinca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</izvorni_sadrzaj>
    <derivirana_varijabla naziv="DomainObject.Predmet.OstaliListFormated_1">
      <item>ANDREJ BREGOVIĆ, direktor</item>
      <item>Ivo Žiža</item>
    </derivirana_varijabla>
  </DomainObject.Predmet.OstaliListFormated>
  <DomainObject.Predmet.OstaliListFormatedOIB>
    <izvorni_sadrzaj>
      <item>ANDREJ BREGOVIĆ, direktor</item>
      <item>Ivo Žiža, OIB 08163835361</item>
    </izvorni_sadrzaj>
    <derivirana_varijabla naziv="DomainObject.Predmet.OstaliListFormatedOIB_1">
      <item>ANDREJ BREGOVIĆ, direktor</item>
      <item>Ivo Žiža, OIB 08163835361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</izvorni_sadrzaj>
    <derivirana_varijabla naziv="DomainObject.Predmet.OstaliListFormatedWithAdress_1">
      <item>ANDREJ BREGOVIĆ, direktor</item>
      <item>Ivo Žiža, Vinogradi L. 53, 42230 Vinogradi Ludbreški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</izvorni_sadrzaj>
    <derivirana_varijabla naziv="DomainObject.Predmet.OstaliListFormatedWithAdressOIB_1">
      <item>ANDREJ BREGOVIĆ, direktor</item>
      <item>Ivo Žiža, OIB 08163835361, Vinogradi L. 53, 42230 Vinogradi Ludbreški</item>
    </derivirana_varijabla>
  </DomainObject.Predmet.OstaliListFormatedWithAdressOIB>
  <DomainObject.Predmet.OstaliListNazivFormated>
    <izvorni_sadrzaj>
      <item>ANDREJ BREGOVIĆ, direktor</item>
      <item>Ivo Žiža</item>
    </izvorni_sadrzaj>
    <derivirana_varijabla naziv="DomainObject.Predmet.OstaliListNazivFormated_1">
      <item>ANDREJ BREGOVIĆ, direktor</item>
      <item>Ivo Žiža</item>
    </derivirana_varijabla>
  </DomainObject.Predmet.OstaliListNazivFormated>
  <DomainObject.Predmet.OstaliListNazivFormatedOIB>
    <izvorni_sadrzaj>
      <item>ANDREJ BREGOVIĆ, direktor</item>
      <item>Ivo Žiža, OIB 08163835361</item>
    </izvorni_sadrzaj>
    <derivirana_varijabla naziv="DomainObject.Predmet.OstaliListNazivFormatedOIB_1">
      <item>ANDREJ BREGOVIĆ, direktor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</izvorni_sadrzaj>
    <derivirana_varijabla naziv="DomainObject.Predmet.SudioniciListNazivOIB_1">
      <item>, OIB 57601637683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359F3-2742-49DF-965A-59C64DB14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2650</properties:Characters>
  <properties:Lines>76</properties:Lines>
  <properties:Paragraphs>27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2016-04-08T13:39:00Z</dcterms:created>
  <dc:creator>VOTA NĂO Ŕ REGIONALIZAÇĂO! SIM AO REFORÇO DO MUNICIPALISMO!</dc:creator>
  <dc:description>A REGIONALIZAÇĂO É UM ERRO COLOSSAL!</dc:description>
  <cp:lastModifiedBy>Lea Rogina</cp:lastModifiedBy>
  <cp:lastPrinted>2016-12-20T10:08:00Z</cp:lastPrinted>
  <dcterms:modified xmlns:xsi="http://www.w3.org/2001/XMLSchema-instance" xsi:type="dcterms:W3CDTF">2016-12-20T13:07:00Z</dcterms:modified>
  <cp:revision>46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