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bf5c" w14:paraId="4c4bf5c" w:rsidRDefault="00AE649C" w:rsidP="001C0F6C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1C0F6C" w:rsidP="001C0F6C" w:rsidR="001C0F6C" w:rsidRPr="001C0F6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Cs/>
          <w:snapToGrid w:val="false"/>
        </w:rPr>
        <w:t xml:space="preserve">                                                                                                Poslovni broj: 4 St-733/15-7</w:t>
      </w:r>
      <w:r>
        <w:rPr>
          <w:bCs/>
          <w:snapToGrid w:val="false"/>
        </w:rPr>
        <w:t xml:space="preserve">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1C0F6C" w:rsidP="001C0F6C" w:rsidR="001C0F6C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1C0F6C" w:rsidP="001C0F6C" w:rsidR="001C0F6C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1C0F6C" w:rsidP="001C0F6C" w:rsidR="001C0F6C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1C0F6C" w:rsidP="001C0F6C" w:rsidR="001C0F6C">
      <w:pPr>
        <w:spacing w:after="0"/>
        <w:jc w:val="right"/>
        <w:rPr>
          <w:lang w:eastAsia="hr-HR"/>
        </w:rPr>
      </w:pPr>
    </w:p>
    <w:p w:rsidRDefault="001C0F6C" w:rsidP="001C0F6C" w:rsidR="001C0F6C">
      <w:pPr>
        <w:spacing w:after="0"/>
        <w:jc w:val="right"/>
      </w:pPr>
    </w:p>
    <w:p w:rsidRDefault="001C0F6C" w:rsidP="001C0F6C" w:rsidR="001C0F6C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LOGIX d.o.o., Nedelišće, Radnička 2, OIB: 07023912545,  4. siječnja 2016. temeljem čl. 430. Stečajnog zakona („NN“ 71/15, u daljnjem tekstu SZ) objavljuje sljedeći</w:t>
      </w:r>
    </w:p>
    <w:p w:rsidRDefault="001C0F6C" w:rsidP="001C0F6C" w:rsidR="001C0F6C">
      <w:pPr>
        <w:spacing w:after="0"/>
        <w:jc w:val="center"/>
      </w:pPr>
    </w:p>
    <w:p w:rsidRDefault="001C0F6C" w:rsidP="001C0F6C" w:rsidR="001C0F6C">
      <w:pPr>
        <w:spacing w:after="0"/>
        <w:jc w:val="center"/>
      </w:pPr>
      <w:r>
        <w:t>OGLAS</w:t>
      </w:r>
    </w:p>
    <w:p w:rsidRDefault="001C0F6C" w:rsidP="001C0F6C" w:rsidR="001C0F6C">
      <w:pPr>
        <w:spacing w:after="0"/>
      </w:pPr>
    </w:p>
    <w:p w:rsidRDefault="001C0F6C" w:rsidP="001C0F6C" w:rsidR="001C0F6C">
      <w:pPr>
        <w:spacing w:after="0"/>
        <w:jc w:val="both"/>
      </w:pPr>
      <w:r>
        <w:t>1/</w:t>
      </w:r>
      <w:r>
        <w:tab/>
        <w:t>Utvrđuje se da ukupni iznos evidentiranog duga dužnika LOGIX d.o.o., Nedelišće, Radnička 2, OIB: 07023912545 iznosi 259.434,83 kn.</w:t>
      </w:r>
    </w:p>
    <w:p w:rsidRDefault="001C0F6C" w:rsidP="001C0F6C" w:rsidR="001C0F6C">
      <w:pPr>
        <w:spacing w:after="0"/>
        <w:jc w:val="both"/>
      </w:pPr>
    </w:p>
    <w:p w:rsidRDefault="001C0F6C" w:rsidP="001C0F6C" w:rsidR="001C0F6C">
      <w:pPr>
        <w:spacing w:after="0"/>
        <w:jc w:val="both"/>
      </w:pPr>
      <w:r>
        <w:t>2/</w:t>
      </w:r>
      <w:r>
        <w:tab/>
        <w:t xml:space="preserve"> Poziva se direktor dužnika Renato Vukšić iz Nedelišća, Radnička 8, OIB: 80104927613 da u roku od 15 dana od dana objave ovog oglasa na e-oglasnoj ploči suda podnese ovome sudu, pozivom na gornji broj spisa, javnobilježnički ovjerovljeni prokazni popis imovine i obveza dužnika na propisanom obrascu.</w:t>
      </w:r>
    </w:p>
    <w:p w:rsidRDefault="001C0F6C" w:rsidP="001C0F6C" w:rsidR="001C0F6C">
      <w:pPr>
        <w:spacing w:after="0"/>
        <w:jc w:val="both"/>
      </w:pPr>
    </w:p>
    <w:p w:rsidRDefault="001C0F6C" w:rsidP="001C0F6C" w:rsidR="001C0F6C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1C0F6C" w:rsidP="001C0F6C" w:rsidR="001C0F6C">
      <w:pPr>
        <w:spacing w:after="0"/>
      </w:pPr>
    </w:p>
    <w:p w:rsidRDefault="001C0F6C" w:rsidP="001C0F6C" w:rsidR="001C0F6C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1C0F6C" w:rsidP="001C0F6C" w:rsidR="001C0F6C">
      <w:pPr>
        <w:spacing w:after="0"/>
        <w:jc w:val="both"/>
        <w:rPr>
          <w:color w:val="000000"/>
        </w:rPr>
      </w:pPr>
      <w:r>
        <w:tab/>
      </w:r>
    </w:p>
    <w:p w:rsidRDefault="001C0F6C" w:rsidP="001C0F6C" w:rsidR="001C0F6C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22073315 otvoren kod Hrvatske poštanske banke. </w:t>
      </w:r>
    </w:p>
    <w:p w:rsidRDefault="001C0F6C" w:rsidP="001C0F6C" w:rsidR="001C0F6C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1C0F6C" w:rsidP="001C0F6C" w:rsidR="001C0F6C">
      <w:pPr>
        <w:spacing w:after="0"/>
        <w:jc w:val="both"/>
      </w:pPr>
    </w:p>
    <w:p w:rsidRDefault="001C0F6C" w:rsidP="001C0F6C" w:rsidR="001C0F6C">
      <w:pPr>
        <w:spacing w:after="0"/>
        <w:jc w:val="center"/>
      </w:pPr>
      <w:r>
        <w:t>U Varaždinu, 4. siječnja 2016.</w:t>
      </w:r>
    </w:p>
    <w:p w:rsidRDefault="001C0F6C" w:rsidP="001C0F6C" w:rsidR="001C0F6C">
      <w:pPr>
        <w:spacing w:after="0"/>
        <w:jc w:val="both"/>
      </w:pPr>
    </w:p>
    <w:p w:rsidRDefault="001C0F6C" w:rsidP="001C0F6C" w:rsidR="001C0F6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C0F6C" w:rsidP="001C0F6C" w:rsidR="001C0F6C">
      <w:pPr>
        <w:spacing w:after="0"/>
      </w:pPr>
    </w:p>
    <w:p w:rsidRDefault="001C0F6C" w:rsidP="001C0F6C" w:rsidR="001C0F6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1C0F6C" w:rsidP="001C0F6C" w:rsidR="001C0F6C">
      <w:pPr>
        <w:spacing w:after="0"/>
      </w:pPr>
    </w:p>
    <w:p w:rsidRDefault="00CB0EA4" w:rsidP="001C0F6C" w:rsidR="00CB0EA4">
      <w:pPr>
        <w:pStyle w:val="Naslovdokumenta"/>
        <w:spacing w:after="0"/>
      </w:pPr>
    </w:p>
    <w:p w:rsidRDefault="0071688E" w:rsidP="001C0F6C" w:rsidR="0071688E">
      <w:pPr>
        <w:pStyle w:val="Poetniodjeljak"/>
        <w:spacing w:after="0"/>
      </w:pPr>
    </w:p>
    <w:p w:rsidRDefault="00A21F0D" w:rsidP="001C0F6C" w:rsidR="00A21F0D">
      <w:pPr>
        <w:pStyle w:val="NormaleSPIS"/>
        <w:spacing w:after="0"/>
        <w:rPr>
          <w:noProof/>
        </w:rPr>
      </w:pPr>
    </w:p>
    <w:p w:rsidRDefault="00DA0242" w:rsidP="001C0F6C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0F6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329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St-733/2015-4</izvorni_sadrzaj>
    <derivirana_varijabla naziv="DomainObject.Oznaka_1">St-733/2015-4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St-733/2015</izvorni_sadrzaj>
    <derivirana_varijabla naziv="DomainObject.Predmet.OznakaBroj_1">St-733/2015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LOGIX društvo s ograničenom odgovornošću za otpremništvo, trgovinu i usluge</izvorni_sadrzaj>
    <derivirana_varijabla naziv="DomainObject.Predmet.ProtustrankaFormated_1">  LOGIX društvo s ograničenom odgovornošću za otpremništvo, trgovinu i usluge</derivirana_varijabla>
  </DomainObject.Predmet.ProtustrankaFormated>
  <DomainObject.Predmet.ProtustrankaFormatedOIB>
    <izvorni_sadrzaj>  LOGIX društvo s ograničenom odgovornošću za otpremništvo, trgovinu i usluge, OIB 07023912545</izvorni_sadrzaj>
    <derivirana_varijabla naziv="DomainObject.Predmet.ProtustrankaFormatedOIB_1">  LOGIX društvo s ograničenom odgovornošću za otpremništvo, trgovinu i usluge, OIB 07023912545</derivirana_varijabla>
  </DomainObject.Predmet.ProtustrankaFormatedOIB>
  <DomainObject.Predmet.ProtustrankaFormatedWithAdress>
    <izvorni_sadrzaj> LOGIX društvo s ograničenom odgovornošću za otpremništvo, trgovinu i usluge, Radnička 2, 40000 Nedelišće</izvorni_sadrzaj>
    <derivirana_varijabla naziv="DomainObject.Predmet.ProtustrankaFormatedWithAdress_1"> LOGIX društvo s ograničenom odgovornošću za otpremništvo, trgovinu i usluge, Radnička 2, 40000 Nedelišće</derivirana_varijabla>
  </DomainObject.Predmet.ProtustrankaFormatedWithAdress>
  <DomainObject.Predmet.ProtustrankaFormatedWithAdressOIB>
    <izvorni_sadrzaj> LOGIX društvo s ograničenom odgovornošću za otpremništvo, trgovinu i usluge, OIB 07023912545, Radnička 2, 40000 Nedelišće</izvorni_sadrzaj>
    <derivirana_varijabla naziv="DomainObject.Predmet.ProtustrankaFormatedWithAdressOIB_1"> LOGIX društvo s ograničenom odgovornošću za otpremništvo, trgovinu i usluge, OIB 07023912545, Radnička 2, 40000 Nedelišće</derivirana_varijabla>
  </DomainObject.Predmet.ProtustrankaFormatedWithAdressOIB>
  <DomainObject.Predmet.ProtustrankaWithAdress>
    <izvorni_sadrzaj>LOGIX društvo s ograničenom odgovornošću za otpremništvo, trgovinu i usluge Radnička 2, 40000 Nedelišće</izvorni_sadrzaj>
    <derivirana_varijabla naziv="DomainObject.Predmet.ProtustrankaWithAdress_1">LOGIX društvo s ograničenom odgovornošću za otpremništvo, trgovinu i usluge Radnička 2, 40000 Nedelišće</derivirana_varijabla>
  </DomainObject.Predmet.ProtustrankaWithAdress>
  <DomainObject.Predmet.ProtustrankaWithAdressOIB>
    <izvorni_sadrzaj>LOGIX društvo s ograničenom odgovornošću za otpremništvo, trgovinu i usluge, OIB 07023912545, Radnička 2, 40000 Nedelišće</izvorni_sadrzaj>
    <derivirana_varijabla naziv="DomainObject.Predmet.ProtustrankaWithAdressOIB_1">LOGIX društvo s ograničenom odgovornošću za otpremništvo, trgovinu i usluge, OIB 07023912545, Radnička 2, 40000 Nedelišće</derivirana_varijabla>
  </DomainObject.Predmet.ProtustrankaWithAdressOIB>
  <DomainObject.Predmet.ProtustrankaNazivFormated>
    <izvorni_sadrzaj>LOGIX društvo s ograničenom odgovornošću za otpremništvo, trgovinu i usluge</izvorni_sadrzaj>
    <derivirana_varijabla naziv="DomainObject.Predmet.ProtustrankaNazivFormated_1">LOGIX društvo s ograničenom odgovornošću za otpremništvo, trgovinu i usluge</derivirana_varijabla>
  </DomainObject.Predmet.ProtustrankaNazivFormated>
  <DomainObject.Predmet.ProtustrankaNazivFormatedOIB>
    <izvorni_sadrzaj>LOGIX društvo s ograničenom odgovornošću za otpremništvo, trgovinu i usluge, OIB 07023912545</izvorni_sadrzaj>
    <derivirana_varijabla naziv="DomainObject.Predmet.ProtustrankaNazivFormatedOIB_1">LOGIX društvo s ograničenom odgovornošću za otpremništvo, trgovinu i usluge, OIB 07023912545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259434.83</izvorni_sadrzaj>
    <derivirana_varijabla naziv="DomainObject.Predmet.TrenutnaVrijednost_1">259434.83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LOGIX društvo s ograničenom odgovornošću za otpremništvo, trgovinu i usluge</item>
    </izvorni_sadrzaj>
    <derivirana_varijabla naziv="DomainObject.Predmet.ProtuStrankaListFormated_1">
      <item>LOGIX društvo s ograničenom odgovornošću za otpremništvo, trgovinu i usluge</item>
    </derivirana_varijabla>
  </DomainObject.Predmet.ProtuStrankaListFormated>
  <DomainObject.Predmet.ProtuStrankaListFormatedOIB>
    <izvorni_sadrzaj>
      <item>LOGIX društvo s ograničenom odgovornošću za otpremništvo, trgovinu i usluge, OIB 07023912545</item>
    </izvorni_sadrzaj>
    <derivirana_varijabla naziv="DomainObject.Predmet.ProtuStrankaListFormatedOIB_1">
      <item>LOGIX društvo s ograničenom odgovornošću za otpremništvo, trgovinu i usluge, OIB 07023912545</item>
    </derivirana_varijabla>
  </DomainObject.Predmet.ProtuStrankaListFormatedOIB>
  <DomainObject.Predmet.ProtuStrankaListFormatedWithAdress>
    <izvorni_sadrzaj>
      <item>LOGIX društvo s ograničenom odgovornošću za otpremništvo, trgovinu i usluge, Radnička 2, 40000 Nedelišće</item>
    </izvorni_sadrzaj>
    <derivirana_varijabla naziv="DomainObject.Predmet.ProtuStrankaListFormatedWithAdress_1">
      <item>LOGIX društvo s ograničenom odgovornošću za otpremništvo, trgovinu i usluge, Radnička 2, 40000 Nedelišće</item>
    </derivirana_varijabla>
  </DomainObject.Predmet.ProtuStrankaListFormatedWithAdress>
  <DomainObject.Predmet.ProtuStrankaListFormatedWithAdressOIB>
    <izvorni_sadrzaj>
      <item>LOGIX društvo s ograničenom odgovornošću za otpremništvo, trgovinu i usluge, OIB 07023912545, Radnička 2, 40000 Nedelišće</item>
    </izvorni_sadrzaj>
    <derivirana_varijabla naziv="DomainObject.Predmet.ProtuStrankaListFormatedWithAdressOIB_1">
      <item>LOGIX društvo s ograničenom odgovornošću za otpremništvo, trgovinu i usluge, OIB 07023912545, Radnička 2, 40000 Nedelišće</item>
    </derivirana_varijabla>
  </DomainObject.Predmet.ProtuStrankaListFormatedWithAdressOIB>
  <DomainObject.Predmet.ProtuStrankaListNazivFormated>
    <izvorni_sadrzaj>
      <item>LOGIX društvo s ograničenom odgovornošću za otpremništvo, trgovinu i usluge</item>
    </izvorni_sadrzaj>
    <derivirana_varijabla naziv="DomainObject.Predmet.ProtuStrankaListNazivFormated_1">
      <item>LOGIX društvo s ograničenom odgovornošću za otpremništvo, trgovinu i usluge</item>
    </derivirana_varijabla>
  </DomainObject.Predmet.ProtuStrankaListNazivFormated>
  <DomainObject.Predmet.ProtuStrankaListNazivFormatedOIB>
    <izvorni_sadrzaj>
      <item>LOGIX društvo s ograničenom odgovornošću za otpremništvo, trgovinu i usluge, OIB 07023912545</item>
    </izvorni_sadrzaj>
    <derivirana_varijabla naziv="DomainObject.Predmet.ProtuStrankaListNazivFormatedOIB_1">
      <item>LOGIX društvo s ograničenom odgovornošću za otpremništvo, trgovinu i usluge, OIB 07023912545</item>
    </derivirana_varijabla>
  </DomainObject.Predmet.ProtuStrankaListNazivFormatedOIB>
  <DomainObject.Predmet.OstaliListFormated>
    <izvorni_sadrzaj>
      <item>E-oglasna ploča</item>
      <item>Sudski registar, Trgovački sud u Varaždinu</item>
      <item>Renato Vukšić, direktor</item>
    </izvorni_sadrzaj>
    <derivirana_varijabla naziv="DomainObject.Predmet.OstaliListFormated_1">
      <item>E-oglasna ploča</item>
      <item>Sudski registar, Trgovački sud u Varaždinu</item>
      <item>Renato Vukšić, direktor</item>
    </derivirana_varijabla>
  </DomainObject.Predmet.OstaliListFormated>
  <DomainObject.Predmet.OstaliListFormatedOIB>
    <izvorni_sadrzaj>
      <item>E-oglasna ploča</item>
      <item>Sudski registar, Trgovački sud u Varaždinu</item>
      <item>Renato Vukšić, direktor, OIB 80104927613</item>
    </izvorni_sadrzaj>
    <derivirana_varijabla naziv="DomainObject.Predmet.OstaliListFormatedOIB_1">
      <item>E-oglasna ploča</item>
      <item>Sudski registar, Trgovački sud u Varaždinu</item>
      <item>Renato Vukšić, direktor, OIB 80104927613</item>
    </derivirana_varijabla>
  </DomainObject.Predmet.OstaliListFormatedOIB>
  <DomainObject.Predmet.OstaliListFormatedWithAdress>
    <izvorni_sadrzaj>
      <item>E-oglasna ploča</item>
      <item>Sudski registar, Trgovački sud u Varaždinu</item>
      <item>Renato Vukšić, direktor, Radnička 8, 40000 Nedelišće</item>
    </izvorni_sadrzaj>
    <derivirana_varijabla naziv="DomainObject.Predmet.OstaliListFormatedWithAdress_1">
      <item>E-oglasna ploča</item>
      <item>Sudski registar, Trgovački sud u Varaždinu</item>
      <item>Renato Vukšić, direktor, Radnička 8, 40000 Nedelišće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Renato Vukšić, direktor, OIB 80104927613, Radnička 8, 40000 Nedelišće</item>
    </izvorni_sadrzaj>
    <derivirana_varijabla naziv="DomainObject.Predmet.OstaliListFormatedWithAdressOIB_1">
      <item>E-oglasna ploča</item>
      <item>Sudski registar, Trgovački sud u Varaždinu</item>
      <item>Renato Vukšić, direktor, OIB 80104927613, Radnička 8, 40000 Nedelišće</item>
    </derivirana_varijabla>
  </DomainObject.Predmet.OstaliListFormatedWithAdressOIB>
  <DomainObject.Predmet.OstaliListNazivFormated>
    <izvorni_sadrzaj>
      <item>E-oglasna ploča</item>
      <item>Sudski registar, Trgovački sud u Varaždinu</item>
      <item>Renato Vukšić, direktor</item>
    </izvorni_sadrzaj>
    <derivirana_varijabla naziv="DomainObject.Predmet.OstaliListNazivFormated_1">
      <item>E-oglasna ploča</item>
      <item>Sudski registar, Trgovački sud u Varaždinu</item>
      <item>Renato Vukšić, direktor</item>
    </derivirana_varijabla>
  </DomainObject.Predmet.OstaliListNazivFormated>
  <DomainObject.Predmet.OstaliListNazivFormatedOIB>
    <izvorni_sadrzaj>
      <item>E-oglasna ploča</item>
      <item>Sudski registar, Trgovački sud u Varaždinu</item>
      <item>Renato Vukšić, direktor, OIB 80104927613</item>
    </izvorni_sadrzaj>
    <derivirana_varijabla naziv="DomainObject.Predmet.OstaliListNazivFormatedOIB_1">
      <item>E-oglasna ploča</item>
      <item>Sudski registar, Trgovački sud u Varaždinu</item>
      <item>Renato Vukšić, direktor, OIB 80104927613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>St-733/2015-4</izvorni_sadrzaj>
    <derivirana_varijabla naziv="DomainObject.PoslovniBrojDokumenta_1">St-733/2015-4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LOGIX društvo s ograničenom odgovornošću za otpremništvo, trgovinu i usluge</izvorni_sadrzaj>
    <derivirana_varijabla naziv="DomainObject.Predmet.ProtustrankaIDrugi_1">LOGIX društvo s ograničenom odgovornošću za otpremništvo,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LOGIX društvo s ograničenom odgovornošću za otpremništvo, trgovinu i usluge, OIB 07023912545, Radnička 2, 40000 Nedelišće</izvorni_sadrzaj>
    <derivirana_varijabla naziv="DomainObject.Predmet.ProtustrankaIDrugiAdressOIB_1">LOGIX društvo s ograničenom odgovornošću za otpremništvo, trgovinu i usluge, OIB 07023912545, Radnička 2,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LOGIX društvo s ograničenom odgovornošću za otpremništvo, trgovinu i usluge</item>
      <item>E-oglasna ploča</item>
      <item>Sudski registar, Trgovački sud u Varaždinu</item>
      <item>Renato Vukšić, direktor</item>
    </izvorni_sadrzaj>
    <derivirana_varijabla naziv="DomainObject.Predmet.SudioniciListNaziv_1">
      <item>Financijska agencija</item>
      <item>LOGIX društvo s ograničenom odgovornošću za otpremništvo, trgovinu i usluge</item>
      <item>E-oglasna ploča</item>
      <item>Sudski registar, Trgovački sud u Varaždinu</item>
      <item>Renato Vukšić, direktor</item>
    </derivirana_varijabla>
  </DomainObject.Predmet.SudioniciListNaziv>
  <DomainObject.Predmet.SudioniciListAdressOIB>
    <izvorni_sadrzaj>
      <item>Financijska agencija, OIB 85821130368, A. Cesarca 2,42000 Varaždin</item>
      <item>LOGIX društvo s ograničenom odgovornošću za otpremništvo, trgovinu i usluge, OIB 07023912545, Radnička 2,40000 Nedelišće</item>
      <item>E-oglasna ploča</item>
      <item>Sudski registar, Trgovački sud u Varaždinu</item>
      <item>Renato Vukšić, direktor, OIB 80104927613, Radnička 8,40000 Nedelišće</item>
    </izvorni_sadrzaj>
    <derivirana_varijabla naziv="DomainObject.Predmet.SudioniciListAdressOIB_1">
      <item>Financijska agencija, OIB 85821130368, A. Cesarca 2,42000 Varaždin</item>
      <item>LOGIX društvo s ograničenom odgovornošću za otpremništvo, trgovinu i usluge, OIB 07023912545, Radnička 2,40000 Nedelišće</item>
      <item>E-oglasna ploča</item>
      <item>Sudski registar, Trgovački sud u Varaždinu</item>
      <item>Renato Vukšić, direktor, OIB 80104927613, Radnička 8,40000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8952B-8559-47DD-8B00-A79AB70248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1979</properties:Characters>
  <properties:Lines>54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2016-01-04T08:57:00Z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