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8816" w14:paraId="2ba881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92C3B">
        <w:t>543</w:t>
      </w:r>
      <w:r w:rsidR="00B80BDA">
        <w:t>/</w:t>
      </w:r>
      <w:r w:rsidR="00E84861">
        <w:t>20</w:t>
      </w:r>
      <w:r w:rsidR="0019301D">
        <w:t>1</w:t>
      </w:r>
      <w:r w:rsidR="00E92C3B">
        <w:t>7</w:t>
      </w:r>
      <w:r w:rsidR="00C675FC">
        <w:t>-</w:t>
      </w:r>
      <w:r w:rsidR="00E92C3B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E92C3B">
        <w:t>BABIĆ DISTRIBUCIJA j.</w:t>
      </w:r>
      <w:r w:rsidR="00E92C3B" w:rsidRPr="005D3532">
        <w:t xml:space="preserve">d.o.o., </w:t>
      </w:r>
      <w:r w:rsidR="00E92C3B">
        <w:t>Biograd Na Moru</w:t>
      </w:r>
      <w:r w:rsidR="00E92C3B" w:rsidRPr="005D3532">
        <w:t xml:space="preserve">, </w:t>
      </w:r>
      <w:r w:rsidR="00E92C3B">
        <w:t>Bračka ulica 39</w:t>
      </w:r>
      <w:r w:rsidR="00E92C3B" w:rsidRPr="005D3532">
        <w:t xml:space="preserve">, OIB: </w:t>
      </w:r>
      <w:r w:rsidR="00E92C3B">
        <w:t>50395684207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E92C3B">
        <w:t>8</w:t>
      </w:r>
      <w:r w:rsidR="00076762">
        <w:t>,</w:t>
      </w:r>
      <w:r w:rsidR="00B33073">
        <w:t>48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B33073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B33073">
        <w:t>nitko, dostava uredna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E92C3B">
        <w:t>BABIĆ DISTRIBUCIJA j.</w:t>
      </w:r>
      <w:r w:rsidR="00E92C3B" w:rsidRPr="005D3532">
        <w:t xml:space="preserve">d.o.o., </w:t>
      </w:r>
      <w:r w:rsidR="00E92C3B">
        <w:t>Biograd Na Moru</w:t>
      </w:r>
    </w:p>
    <w:p w:rsidRDefault="00E84861" w:rsidP="00E84861" w:rsidR="00E84861">
      <w:pPr>
        <w:jc w:val="both"/>
      </w:pPr>
    </w:p>
    <w:p w:rsidRDefault="00B33073" w:rsidP="00B33073" w:rsidR="00B33073" w:rsidRPr="002528EB">
      <w:pPr>
        <w:jc w:val="both"/>
      </w:pPr>
      <w:r>
        <w:t>Sutkinja donosi</w:t>
      </w:r>
    </w:p>
    <w:p w:rsidRDefault="00B33073" w:rsidP="00B33073" w:rsidR="00B33073" w:rsidRPr="002528EB">
      <w:pPr>
        <w:jc w:val="center"/>
      </w:pPr>
      <w:r w:rsidRPr="002528EB">
        <w:t xml:space="preserve">r j e š e nj e </w:t>
      </w:r>
    </w:p>
    <w:p w:rsidRDefault="00B33073" w:rsidP="00B33073" w:rsidR="00B33073" w:rsidRPr="002528EB">
      <w:pPr>
        <w:jc w:val="center"/>
      </w:pPr>
    </w:p>
    <w:p w:rsidRDefault="00B33073" w:rsidP="00B33073" w:rsidR="00B33073">
      <w:pPr>
        <w:jc w:val="both"/>
      </w:pPr>
      <w:r>
        <w:t>Utvrđuje se da nema uvjeta za održavanje današnjeg ročišta. Ročište se odgađa i sljedeće će se zakazati naknadno.</w:t>
      </w:r>
    </w:p>
    <w:p w:rsidRDefault="00B33073" w:rsidP="00B33073" w:rsidR="00B33073">
      <w:pPr>
        <w:jc w:val="both"/>
      </w:pPr>
    </w:p>
    <w:p w:rsidRDefault="00B33073" w:rsidP="00B33073" w:rsidR="00B33073" w:rsidRPr="007A3E16">
      <w:pPr>
        <w:jc w:val="both"/>
      </w:pPr>
      <w:r w:rsidRPr="007A3E16">
        <w:t>Odluka će biti donesena u zakonskom roku.</w:t>
      </w:r>
    </w:p>
    <w:p w:rsidRDefault="00B33073" w:rsidP="00B33073" w:rsidR="00B33073">
      <w:pPr>
        <w:jc w:val="both"/>
      </w:pPr>
    </w:p>
    <w:p w:rsidRDefault="00B33073" w:rsidP="00B33073" w:rsidR="00B33073" w:rsidRPr="002C241F">
      <w:pPr>
        <w:jc w:val="both"/>
      </w:pPr>
      <w:r w:rsidRPr="002C241F">
        <w:t xml:space="preserve">Dovršeno u </w:t>
      </w:r>
      <w:r>
        <w:t>8,49 sati</w:t>
      </w:r>
    </w:p>
    <w:p w:rsidRDefault="00B33073" w:rsidP="00B33073" w:rsidR="00B33073">
      <w:pPr>
        <w:jc w:val="both"/>
      </w:pPr>
    </w:p>
    <w:p w:rsidRDefault="00B33073" w:rsidP="00B33073" w:rsidR="00B33073" w:rsidRPr="002C241F">
      <w:pPr>
        <w:ind w:firstLine="708"/>
        <w:jc w:val="both"/>
      </w:pPr>
    </w:p>
    <w:p w:rsidRDefault="00B33073" w:rsidP="00B33073" w:rsidR="00B33073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33073" w:rsidP="00B33073" w:rsidR="00B33073" w:rsidRPr="002C241F"/>
    <w:p w:rsidRDefault="00B33073" w:rsidP="00B33073" w:rsidR="00B33073" w:rsidRPr="002C241F"/>
    <w:p w:rsidRDefault="00B33073" w:rsidP="00B33073" w:rsidR="00B33073" w:rsidRPr="002C241F"/>
    <w:p w:rsidRDefault="00B33073" w:rsidP="00B33073" w:rsidR="00B33073" w:rsidRPr="002C241F"/>
    <w:p w:rsidRDefault="00B33073" w:rsidP="00B33073" w:rsidR="00B33073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33073" w:rsidP="00B33073" w:rsidR="00B33073" w:rsidRPr="002C241F"/>
    <w:p w:rsidRDefault="00A25693" w:rsidP="00B33073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0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92C3B">
      <w:t>543</w:t>
    </w:r>
    <w:r w:rsidR="00B80BDA">
      <w:t>/</w:t>
    </w:r>
    <w:r w:rsidR="00E84861">
      <w:t>20</w:t>
    </w:r>
    <w:r w:rsidR="00E92C3B">
      <w:t>17</w:t>
    </w:r>
    <w:r w:rsidR="0074759D">
      <w:t>-</w:t>
    </w:r>
    <w:r w:rsidR="00E92C3B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073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60681"/>
    <w:rsid w:val="00E606E3"/>
    <w:rsid w:val="00E84861"/>
    <w:rsid w:val="00E92C3B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0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0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08:48</izvorni_sadrzaj>
    <derivirana_varijabla naziv="DomainObject.StvarniPocetakVrijeme_1">08:48</derivirana_varijabla>
  </DomainObject.StvarniPocetakVrijeme>
  <DomainObject.StvarniZavrsetakVrijeme>
    <izvorni_sadrzaj>08:49</izvorni_sadrzaj>
    <derivirana_varijabla naziv="DomainObject.StvarniZavrsetakVrijeme_1">08:49</derivirana_varijabla>
  </DomainObject.StvarniZavrsetakVrijeme>
  <DomainObject.PlaniraniZavrsetakVrijeme>
    <izvorni_sadrzaj>08:40</izvorni_sadrzaj>
    <derivirana_varijabla naziv="DomainObject.PlaniraniZavrsetakVrijeme_1">08:40</derivirana_varijabla>
  </DomainObject.PlaniraniZavrsetakVrijeme>
  <DomainObject.PlaniraniPocetakVrijeme>
    <izvorni_sadrzaj>08:35</izvorni_sadrzaj>
    <derivirana_varijabla naziv="DomainObject.PlaniraniPocetakVrijeme_1">08:35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St-543/2017-7</izvorni_sadrzaj>
    <derivirana_varijabla naziv="DomainObject.Zapisnik.Oznaka_1">St-543/2017-7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BABIĆ DISTRIBUCIJA jednostavno društvo s ograničenom odgovornošću za trgovinu i usluge</izvorni_sadrzaj>
    <derivirana_varijabla naziv="DomainObject.Predmet.ProtustrankaFormated_1">  BABIĆ DISTRIBUCIJA jednostavno društvo s ograničenom odgovornošću za trgovinu i usluge</derivirana_varijabla>
  </DomainObject.Predmet.ProtustrankaFormated>
  <DomainObject.Predmet.ProtustrankaFormatedOIB>
    <izvorni_sadrzaj>  BABIĆ DISTRIBUCIJA jednostavno društvo s ograničenom odgovornošću za trgovinu i usluge, OIB 50395684207</izvorni_sadrzaj>
    <derivirana_varijabla naziv="DomainObject.Predmet.ProtustrankaFormatedOIB_1">  BABIĆ DISTRIBUCIJA jednostavno društvo s ograničenom odgovornošću za trgovinu i usluge, OIB 50395684207</derivirana_varijabla>
  </DomainObject.Predmet.ProtustrankaFormatedOIB>
  <DomainObject.Predmet.ProtustrankaFormatedWithAdress>
    <izvorni_sadrzaj> BABIĆ DISTRIBUCIJA jednostavno društvo s ograničenom odgovornošću za trgovinu i usluge, Bračka ulica 39, 23210 Biograd Na Moru</izvorni_sadrzaj>
    <derivirana_varijabla naziv="DomainObject.Predmet.ProtustrankaFormatedWithAdress_1"> BABIĆ DISTRIBUCIJA jednostavno društvo s ograničenom odgovornošću za trgovinu i usluge, Bračka ulica 39, 23210 Biograd Na Moru</derivirana_varijabla>
  </DomainObject.Predmet.ProtustrankaFormatedWithAdress>
  <DomainObject.Predmet.ProtustrankaFormatedWithAdressOIB>
    <izvorni_sadrzaj> BABIĆ DISTRIBUCIJA jednostavno društvo s ograničenom odgovornošću za trgovinu i usluge, OIB 50395684207, Bračka ulica 39, 23210 Biograd Na Moru</izvorni_sadrzaj>
    <derivirana_varijabla naziv="DomainObject.Predmet.ProtustrankaFormatedWithAdressOIB_1"> BABIĆ DISTRIBUCIJA jednostavno društvo s ograničenom odgovornošću za trgovinu i usluge, OIB 50395684207, Bračka ulica 39, 23210 Biograd Na Moru</derivirana_varijabla>
  </DomainObject.Predmet.ProtustrankaFormatedWithAdressOIB>
  <DomainObject.Predmet.ProtustrankaWithAdress>
    <izvorni_sadrzaj>BABIĆ DISTRIBUCIJA jednostavno društvo s ograničenom odgovornošću za trgovinu i usluge Bračka ulica 39, 23210 Biograd Na Moru</izvorni_sadrzaj>
    <derivirana_varijabla naziv="DomainObject.Predmet.ProtustrankaWithAdress_1">BABIĆ DISTRIBUCIJA jednostavno društvo s ograničenom odgovornošću za trgovinu i usluge Bračka ulica 39, 23210 Biograd Na Moru</derivirana_varijabla>
  </DomainObject.Predmet.ProtustrankaWithAdress>
  <DomainObject.Predmet.ProtustrankaWithAdressOIB>
    <izvorni_sadrzaj>BABIĆ DISTRIBUCIJA jednostavno društvo s ograničenom odgovornošću za trgovinu i usluge, OIB 50395684207, Bračka ulica 39, 23210 Biograd Na Moru</izvorni_sadrzaj>
    <derivirana_varijabla naziv="DomainObject.Predmet.ProtustrankaWithAdressOIB_1">BABIĆ DISTRIBUCIJA jednostavno društvo s ograničenom odgovornošću za trgovinu i usluge, OIB 50395684207, Bračka ulica 39, 23210 Biograd Na Moru</derivirana_varijabla>
  </DomainObject.Predmet.ProtustrankaWithAdressOIB>
  <DomainObject.Predmet.ProtustrankaNazivFormated>
    <izvorni_sadrzaj>BABIĆ DISTRIBUCIJA jednostavno društvo s ograničenom odgovornošću za trgovinu i usluge</izvorni_sadrzaj>
    <derivirana_varijabla naziv="DomainObject.Predmet.ProtustrankaNazivFormated_1">BABIĆ DISTRIBUCIJA jednostavno društvo s ograničenom odgovornošću za trgovinu i usluge</derivirana_varijabla>
  </DomainObject.Predmet.ProtustrankaNazivFormated>
  <DomainObject.Predmet.ProtustrankaNazivFormatedOIB>
    <izvorni_sadrzaj>BABIĆ DISTRIBUCIJA jednostavno društvo s ograničenom odgovornošću za trgovinu i usluge, OIB 50395684207</izvorni_sadrzaj>
    <derivirana_varijabla naziv="DomainObject.Predmet.ProtustrankaNazivFormatedOIB_1">BABIĆ DISTRIBUCIJA jednostavno društvo s ograničenom odgovornošću za trgovinu i usluge, OIB 50395684207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BABIĆ DISTRIBUCIJA jednostavno društvo s ograničenom odgovornošću za trgovinu i usluge</item>
    </izvorni_sadrzaj>
    <derivirana_varijabla naziv="DomainObject.Predmet.ProtuStrankaListFormated_1">
      <item>BABIĆ DISTRIBUCIJA jednostavno društvo s ograničenom odgovornošću za trgovinu i usluge</item>
    </derivirana_varijabla>
  </DomainObject.Predmet.ProtuStrankaListFormated>
  <DomainObject.Predmet.ProtuStrankaListFormatedOIB>
    <izvorni_sadrzaj>
      <item>BABIĆ DISTRIBUCIJA jednostavno društvo s ograničenom odgovornošću za trgovinu i usluge, OIB 50395684207</item>
    </izvorni_sadrzaj>
    <derivirana_varijabla naziv="DomainObject.Predmet.ProtuStrankaListFormatedOIB_1">
      <item>BABIĆ DISTRIBUCIJA jednostavno društvo s ograničenom odgovornošću za trgovinu i usluge, OIB 50395684207</item>
    </derivirana_varijabla>
  </DomainObject.Predmet.ProtuStrankaListFormatedOIB>
  <DomainObject.Predmet.ProtuStrankaListFormatedWithAdress>
    <izvorni_sadrzaj>
      <item>BABIĆ DISTRIBUCIJA jednostavno društvo s ograničenom odgovornošću za trgovinu i usluge, Bračka ulica 39, 23210 Biograd Na Moru</item>
    </izvorni_sadrzaj>
    <derivirana_varijabla naziv="DomainObject.Predmet.ProtuStrankaListFormatedWithAdress_1">
      <item>BABIĆ DISTRIBUCIJA jednostavno društvo s ograničenom odgovornošću za trgovinu i usluge, Bračka ulica 39, 23210 Biograd Na Moru</item>
    </derivirana_varijabla>
  </DomainObject.Predmet.ProtuStrankaListFormatedWithAdress>
  <DomainObject.Predmet.ProtuStrankaListFormatedWithAdressOIB>
    <izvorni_sadrzaj>
      <item>BABIĆ DISTRIBUCIJA jednostavno društvo s ograničenom odgovornošću za trgovinu i usluge, OIB 50395684207, Bračka ulica 39, 23210 Biograd Na Moru</item>
    </izvorni_sadrzaj>
    <derivirana_varijabla naziv="DomainObject.Predmet.ProtuStrankaListFormatedWithAdressOIB_1">
      <item>BABIĆ DISTRIBUCIJA jednostavno društvo s ograničenom odgovornošću za trgovinu i usluge, OIB 50395684207, Bračka ulica 39, 23210 Biograd Na Moru</item>
    </derivirana_varijabla>
  </DomainObject.Predmet.ProtuStrankaListFormatedWithAdressOIB>
  <DomainObject.Predmet.ProtuStrankaListNazivFormated>
    <izvorni_sadrzaj>
      <item>BABIĆ DISTRIBUCIJA jednostavno društvo s ograničenom odgovornošću za trgovinu i usluge</item>
    </izvorni_sadrzaj>
    <derivirana_varijabla naziv="DomainObject.Predmet.ProtuStrankaListNazivFormated_1">
      <item>BABIĆ DISTRIBUCIJA jednostavno društvo s ograničenom odgovornošću za trgovinu i usluge</item>
    </derivirana_varijabla>
  </DomainObject.Predmet.ProtuStrankaListNazivFormated>
  <DomainObject.Predmet.ProtuStrankaListNazivFormatedOIB>
    <izvorni_sadrzaj>
      <item>BABIĆ DISTRIBUCIJA jednostavno društvo s ograničenom odgovornošću za trgovinu i usluge, OIB 50395684207</item>
    </izvorni_sadrzaj>
    <derivirana_varijabla naziv="DomainObject.Predmet.ProtuStrankaListNazivFormatedOIB_1">
      <item>BABIĆ DISTRIBUCIJA jednostavno društvo s ograničenom odgovornošću za trgovinu i usluge, OIB 50395684207</item>
    </derivirana_varijabla>
  </DomainObject.Predmet.ProtuStrankaListNazivFormatedOIB>
  <DomainObject.Predmet.OstaliListFormated>
    <izvorni_sadrzaj>
      <item>Ivan Babić</item>
    </izvorni_sadrzaj>
    <derivirana_varijabla naziv="DomainObject.Predmet.OstaliListFormated_1">
      <item>Ivan Babić</item>
    </derivirana_varijabla>
  </DomainObject.Predmet.OstaliListFormated>
  <DomainObject.Predmet.OstaliListFormatedOIB>
    <izvorni_sadrzaj>
      <item>Ivan Babić, OIB 35220576795</item>
    </izvorni_sadrzaj>
    <derivirana_varijabla naziv="DomainObject.Predmet.OstaliListFormatedOIB_1">
      <item>Ivan Babić, OIB 35220576795</item>
    </derivirana_varijabla>
  </DomainObject.Predmet.OstaliListFormatedOIB>
  <DomainObject.Predmet.OstaliListFormatedWithAdress>
    <izvorni_sadrzaj>
      <item>Ivan Babić, Dobra Voda 38, 23420 Dobra Voda</item>
    </izvorni_sadrzaj>
    <derivirana_varijabla naziv="DomainObject.Predmet.OstaliListFormatedWithAdress_1">
      <item>Ivan Babić, Dobra Voda 38, 23420 Dobra Voda</item>
    </derivirana_varijabla>
  </DomainObject.Predmet.OstaliListFormatedWithAdress>
  <DomainObject.Predmet.OstaliListFormatedWithAdressOIB>
    <izvorni_sadrzaj>
      <item>Ivan Babić, OIB 35220576795, Dobra Voda 38, 23420 Dobra Voda</item>
    </izvorni_sadrzaj>
    <derivirana_varijabla naziv="DomainObject.Predmet.OstaliListFormatedWithAdressOIB_1">
      <item>Ivan Babić, OIB 35220576795, Dobra Voda 38, 23420 Dobra Voda</item>
    </derivirana_varijabla>
  </DomainObject.Predmet.OstaliListFormatedWithAdressOIB>
  <DomainObject.Predmet.OstaliListNazivFormated>
    <izvorni_sadrzaj>
      <item>Ivan Babić</item>
    </izvorni_sadrzaj>
    <derivirana_varijabla naziv="DomainObject.Predmet.OstaliListNazivFormated_1">
      <item>Ivan Babić</item>
    </derivirana_varijabla>
  </DomainObject.Predmet.OstaliListNazivFormated>
  <DomainObject.Predmet.OstaliListNazivFormatedOIB>
    <izvorni_sadrzaj>
      <item>Ivan Babić, OIB 35220576795</item>
    </izvorni_sadrzaj>
    <derivirana_varijabla naziv="DomainObject.Predmet.OstaliListNazivFormatedOIB_1">
      <item>Ivan Babić, OIB 35220576795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St-543/2017-7</izvorni_sadrzaj>
    <derivirana_varijabla naziv="DomainObject.PoslovniBrojDokumenta_1">St-543/2017-7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BABIĆ DISTRIBUCIJA jednostavno društvo s ograničenom odgovornošću za trgovinu i usluge</izvorni_sadrzaj>
    <derivirana_varijabla naziv="DomainObject.Predmet.ProtustrankaIDrugi_1">BABIĆ DISTRIBUCIJA jednostavno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BABIĆ DISTRIBUCIJA jednostavno društvo s ograničenom odgovornošću za trgovinu i usluge, OIB 50395684207, Bračka ulica 39, 23210 Biograd Na Moru</izvorni_sadrzaj>
    <derivirana_varijabla naziv="DomainObject.Predmet.ProtustrankaIDrugiAdressOIB_1">BABIĆ DISTRIBUCIJA jednostavno društvo s ograničenom odgovornošću za trgovinu i usluge, OIB 50395684207, Bračka ulica 39,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BABIĆ DISTRIBUCIJA jednostavno društvo s ograničenom odgovornošću za trgovinu i usluge</item>
      <item>FINA</item>
      <item>Ivan Babić</item>
    </izvorni_sadrzaj>
    <derivirana_varijabla naziv="DomainObject.Predmet.SudioniciListNaziv_1">
      <item>BABIĆ DISTRIBUCIJA jednostavno društvo s ograničenom odgovornošću za trgovinu i usluge</item>
      <item>FINA</item>
      <item>Ivan Babić</item>
    </derivirana_varijabla>
  </DomainObject.Predmet.SudioniciListNaziv>
  <DomainObject.Predmet.SudioniciListAdressOIB>
    <izvorni_sadrzaj>
      <item>BABIĆ DISTRIBUCIJA jednostavno društvo s ograničenom odgovornošću za trgovinu i usluge, OIB 50395684207, Bračka ulica 39,23210 Biograd Na Moru</item>
      <item>FINA, OIB 85821130368</item>
      <item>Ivan Babić, OIB 35220576795, Dobra Voda 38,23420 Dobra Voda</item>
    </izvorni_sadrzaj>
    <derivirana_varijabla naziv="DomainObject.Predmet.SudioniciListAdressOIB_1">
      <item>BABIĆ DISTRIBUCIJA jednostavno društvo s ograničenom odgovornošću za trgovinu i usluge, OIB 50395684207, Bračka ulica 39,23210 Biograd Na Moru</item>
      <item>FINA, OIB 85821130368</item>
      <item>Ivan Babić, OIB 35220576795, Dobra Voda 38,23420 Dobra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50395684207</item>
      <item>, OIB 85821130368</item>
      <item>, OIB 35220576795</item>
    </izvorni_sadrzaj>
    <derivirana_varijabla naziv="DomainObject.Predmet.SudioniciListNazivOIB_1">
      <item>, OIB 50395684207</item>
      <item>, OIB 85821130368</item>
      <item>, OIB 35220576795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930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2018-03-15T06:42:00Z</dcterms:created>
  <dc:creator>Ardena Bajlo</dc:creator>
  <cp:lastModifiedBy>Ante Rubelj</cp:lastModifiedBy>
  <cp:lastPrinted>2017-04-04T07:22:00Z</cp:lastPrinted>
  <dcterms:modified xmlns:xsi="http://www.w3.org/2001/XMLSchema-instance" xsi:type="dcterms:W3CDTF">2018-03-15T11:46:00Z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St-543/2017-7 / Zapisnik - Ročište radi izjašnjenja o prijedlogu za otvaranje steč.post (1 St-543-2017-povodom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