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5773" w14:paraId="8f05773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813A9C">
        <w:t>Broj: 2/St-945/2016-16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E52A26" w:rsidRPr="00E52A26">
        <w:t>GOGO j.d.o.o. za usluge, OIB: 45134367386 sa sjedištem u Trg Ivane Brlić Mažuranić 9, Slavonski Brod</w:t>
      </w:r>
      <w:r w:rsidRPr="00F62B0D">
        <w:t xml:space="preserve">, dana </w:t>
      </w:r>
      <w:r w:rsidR="000B1A49">
        <w:t>17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42591D">
        <w:rPr>
          <w:b/>
        </w:rPr>
        <w:t>945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6120CC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F44C7C">
        <w:t>120</w:t>
      </w:r>
      <w:r>
        <w:t xml:space="preserve"> dana u iznosu od </w:t>
      </w:r>
      <w:r w:rsidR="00F44C7C">
        <w:t xml:space="preserve">53.704,72 </w:t>
      </w:r>
      <w:r>
        <w:t>k</w:t>
      </w:r>
      <w:r w:rsidR="003C642F">
        <w:t>n</w:t>
      </w:r>
      <w:r w:rsidR="006B4AA5">
        <w:t xml:space="preserve">, te da </w:t>
      </w:r>
      <w:r w:rsidR="00F44C7C">
        <w:t>tri</w:t>
      </w:r>
      <w:r w:rsidR="006B4AA5">
        <w:t xml:space="preserve"> zaposlen</w:t>
      </w:r>
      <w:r w:rsidR="00F44C7C">
        <w:t>e</w:t>
      </w:r>
      <w:r w:rsidR="006B4AA5">
        <w:t xml:space="preserve"> osob</w:t>
      </w:r>
      <w:r w:rsidR="00F44C7C">
        <w:t>e</w:t>
      </w:r>
      <w:r w:rsidR="006B4AA5">
        <w:t>.</w:t>
      </w:r>
    </w:p>
    <w:p w:rsidRDefault="00B379F8" w:rsidP="00C051D3" w:rsidR="00F564FD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CC4CE7">
        <w:t>17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2518C6" w:rsidRPr="002518C6">
        <w:t>GOGO j.d.o.o. za usluge, OIB: 45134367386 sa sjedištem u Trg Ivane Brlić Mažuranić 9, Slavonski Brod</w:t>
      </w:r>
      <w:r w:rsidR="008E789E">
        <w:t xml:space="preserve">, na koje </w:t>
      </w:r>
      <w:r w:rsidR="00D65C73">
        <w:t>ročište</w:t>
      </w:r>
      <w:r w:rsidR="008F22AD">
        <w:t xml:space="preserve"> je</w:t>
      </w:r>
      <w:r w:rsidR="00D65C73">
        <w:t xml:space="preserve"> nitko nije pristupio. </w:t>
      </w:r>
      <w:r w:rsidR="00C638BD">
        <w:t xml:space="preserve"> </w:t>
      </w:r>
    </w:p>
    <w:p w:rsidRDefault="00C638BD" w:rsidP="00C051D3" w:rsidR="00C638BD">
      <w:pPr>
        <w:pStyle w:val="Bezproreda"/>
        <w:jc w:val="both"/>
      </w:pPr>
    </w:p>
    <w:p w:rsidRDefault="006120CC" w:rsidP="006120CC" w:rsidR="00F31B2F">
      <w:pPr>
        <w:pStyle w:val="Bezproreda"/>
        <w:jc w:val="both"/>
      </w:pPr>
      <w:r>
        <w:lastRenderedPageBreak/>
        <w:t xml:space="preserve">Iz podataka koje je </w:t>
      </w:r>
      <w:r w:rsidR="00F60231">
        <w:t xml:space="preserve">pribavio sud od Min. financija, Porezne uprave, Područni ured Sl. Brod, ZK odjela </w:t>
      </w:r>
      <w:r w:rsidR="008B6D15">
        <w:t xml:space="preserve">i CVH d.d. </w:t>
      </w:r>
      <w:r w:rsidR="00F60231">
        <w:t>proizlazi da dužnik nema nepokretne</w:t>
      </w:r>
      <w:r w:rsidR="00F31B2F">
        <w:t>, a od</w:t>
      </w:r>
      <w:r w:rsidR="00F60231">
        <w:t xml:space="preserve"> pokretne imovine</w:t>
      </w:r>
      <w:r w:rsidR="00F31B2F">
        <w:t xml:space="preserve"> ima automobil marke Peugeot 2.5 D, godina proizvodnje 1997., reg. oznake SB-686-FN, odjavljen 13. listopada 2017.</w:t>
      </w:r>
    </w:p>
    <w:p w:rsidRDefault="00F31B2F" w:rsidP="006120CC" w:rsidR="00F60231">
      <w:pPr>
        <w:pStyle w:val="Bezproreda"/>
        <w:jc w:val="both"/>
      </w:pPr>
      <w:r>
        <w:t>Nema</w:t>
      </w:r>
      <w:r w:rsidR="00F60231">
        <w:t xml:space="preserve"> vrijednosnih papira, dividende, udj</w:t>
      </w:r>
      <w:r w:rsidR="006120CC">
        <w:t xml:space="preserve">ela, a na dan </w:t>
      </w:r>
      <w:r w:rsidR="008F22AD">
        <w:t>13</w:t>
      </w:r>
      <w:r w:rsidR="006120CC">
        <w:t xml:space="preserve">. </w:t>
      </w:r>
      <w:r w:rsidR="008F22AD">
        <w:t>travnja</w:t>
      </w:r>
      <w:r w:rsidR="006120CC">
        <w:t xml:space="preserve"> 201</w:t>
      </w:r>
      <w:r w:rsidR="008F22AD">
        <w:t>6</w:t>
      </w:r>
      <w:r w:rsidR="006120CC">
        <w:t xml:space="preserve">. u očevidniku redoslijeda osnova za plaćanje ima neizvršene osnove za plaćanje u neprekinutom razdoblju od </w:t>
      </w:r>
      <w:r w:rsidR="008F22AD">
        <w:t>120</w:t>
      </w:r>
      <w:r w:rsidR="006120CC">
        <w:t xml:space="preserve"> dana, ukupan iznos </w:t>
      </w:r>
      <w:r w:rsidR="008F22AD">
        <w:t>53.704,72</w:t>
      </w:r>
      <w:r w:rsidR="00D65C73">
        <w:t xml:space="preserve"> </w:t>
      </w:r>
      <w:r w:rsidR="006120CC">
        <w:t>kn</w:t>
      </w:r>
      <w:r w:rsidR="00657D47">
        <w:t xml:space="preserve"> što je vidljivo iz  potvrde FINE od </w:t>
      </w:r>
      <w:r w:rsidR="008F22AD">
        <w:t>27</w:t>
      </w:r>
      <w:r w:rsidR="00657D47">
        <w:t xml:space="preserve">. </w:t>
      </w:r>
      <w:r w:rsidR="008F22AD">
        <w:t>lipnja</w:t>
      </w:r>
      <w:r w:rsidR="00657D47">
        <w:t xml:space="preserve"> 2018</w:t>
      </w:r>
      <w:r w:rsidR="006120CC">
        <w:t>.</w:t>
      </w:r>
      <w:r w:rsidR="00BD3DB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</w:t>
      </w:r>
      <w:r w:rsidR="00F31B2F">
        <w:t>imovina nije dostatna</w:t>
      </w:r>
      <w:r w:rsidR="00F60231">
        <w:t xml:space="preserve">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065377">
        <w:t>17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C6A" w:rsidP="00B670D0" w:rsidR="00025C6A">
      <w:r>
        <w:separator/>
      </w:r>
    </w:p>
  </w:endnote>
  <w:endnote w:id="0" w:type="continuationSeparator">
    <w:p w:rsidRDefault="00025C6A" w:rsidP="00B670D0" w:rsidR="00025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B81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C6A" w:rsidP="00B670D0" w:rsidR="00025C6A">
      <w:r>
        <w:separator/>
      </w:r>
    </w:p>
  </w:footnote>
  <w:footnote w:id="0" w:type="continuationSeparator">
    <w:p w:rsidRDefault="00025C6A" w:rsidP="00B670D0" w:rsidR="00025C6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5C6A"/>
    <w:rsid w:val="000427AF"/>
    <w:rsid w:val="00065377"/>
    <w:rsid w:val="000B1A49"/>
    <w:rsid w:val="000E5CE0"/>
    <w:rsid w:val="00164AC1"/>
    <w:rsid w:val="0017264E"/>
    <w:rsid w:val="001A1972"/>
    <w:rsid w:val="001A30EE"/>
    <w:rsid w:val="001D347D"/>
    <w:rsid w:val="001E1312"/>
    <w:rsid w:val="00221771"/>
    <w:rsid w:val="002512B6"/>
    <w:rsid w:val="002518C6"/>
    <w:rsid w:val="0029706D"/>
    <w:rsid w:val="002B0020"/>
    <w:rsid w:val="002E0070"/>
    <w:rsid w:val="0030130A"/>
    <w:rsid w:val="003041BF"/>
    <w:rsid w:val="0032533A"/>
    <w:rsid w:val="00364A4A"/>
    <w:rsid w:val="0037210F"/>
    <w:rsid w:val="00375D24"/>
    <w:rsid w:val="003C642F"/>
    <w:rsid w:val="003D1D1C"/>
    <w:rsid w:val="003E1701"/>
    <w:rsid w:val="003F76F7"/>
    <w:rsid w:val="00410A95"/>
    <w:rsid w:val="0042591D"/>
    <w:rsid w:val="00442C15"/>
    <w:rsid w:val="004A2BCA"/>
    <w:rsid w:val="004A5890"/>
    <w:rsid w:val="00527AED"/>
    <w:rsid w:val="00531227"/>
    <w:rsid w:val="0054608D"/>
    <w:rsid w:val="005717DE"/>
    <w:rsid w:val="005C0794"/>
    <w:rsid w:val="005D5122"/>
    <w:rsid w:val="005E386F"/>
    <w:rsid w:val="00603160"/>
    <w:rsid w:val="006120CC"/>
    <w:rsid w:val="006201AB"/>
    <w:rsid w:val="00642FF7"/>
    <w:rsid w:val="00657D47"/>
    <w:rsid w:val="00673C7E"/>
    <w:rsid w:val="00696188"/>
    <w:rsid w:val="006B4AA5"/>
    <w:rsid w:val="006D1270"/>
    <w:rsid w:val="007323B8"/>
    <w:rsid w:val="007B11BC"/>
    <w:rsid w:val="007D38EE"/>
    <w:rsid w:val="00813A9C"/>
    <w:rsid w:val="00814209"/>
    <w:rsid w:val="008615C6"/>
    <w:rsid w:val="00867E27"/>
    <w:rsid w:val="008830B2"/>
    <w:rsid w:val="008B31A7"/>
    <w:rsid w:val="008B6D15"/>
    <w:rsid w:val="008E16A0"/>
    <w:rsid w:val="008E789E"/>
    <w:rsid w:val="008F22AD"/>
    <w:rsid w:val="00934CC2"/>
    <w:rsid w:val="009715A6"/>
    <w:rsid w:val="00976418"/>
    <w:rsid w:val="00996BF6"/>
    <w:rsid w:val="009D18ED"/>
    <w:rsid w:val="009E0343"/>
    <w:rsid w:val="009E05F8"/>
    <w:rsid w:val="00A12314"/>
    <w:rsid w:val="00A84704"/>
    <w:rsid w:val="00AD1AE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C045F8"/>
    <w:rsid w:val="00C051D3"/>
    <w:rsid w:val="00C638BD"/>
    <w:rsid w:val="00C724A8"/>
    <w:rsid w:val="00CA7E15"/>
    <w:rsid w:val="00CC4CE7"/>
    <w:rsid w:val="00CD450E"/>
    <w:rsid w:val="00CF0205"/>
    <w:rsid w:val="00D14E97"/>
    <w:rsid w:val="00D44DD0"/>
    <w:rsid w:val="00D65C73"/>
    <w:rsid w:val="00D66A5C"/>
    <w:rsid w:val="00D92EFE"/>
    <w:rsid w:val="00D96C0F"/>
    <w:rsid w:val="00DD2614"/>
    <w:rsid w:val="00DE21C2"/>
    <w:rsid w:val="00E15625"/>
    <w:rsid w:val="00E41715"/>
    <w:rsid w:val="00E52A26"/>
    <w:rsid w:val="00E70871"/>
    <w:rsid w:val="00E92E12"/>
    <w:rsid w:val="00EA3C05"/>
    <w:rsid w:val="00EE6A06"/>
    <w:rsid w:val="00F15C74"/>
    <w:rsid w:val="00F21319"/>
    <w:rsid w:val="00F31B2F"/>
    <w:rsid w:val="00F44C7C"/>
    <w:rsid w:val="00F564FD"/>
    <w:rsid w:val="00F60231"/>
    <w:rsid w:val="00F62B0D"/>
    <w:rsid w:val="00F64018"/>
    <w:rsid w:val="00F705DB"/>
    <w:rsid w:val="00F76CC0"/>
    <w:rsid w:val="00FC2BE0"/>
    <w:rsid w:val="00FC51EA"/>
    <w:rsid w:val="00FD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53704.72</izvorni_sadrzaj>
    <derivirana_varijabla naziv="DomainObject.Predmet.InicijalnaVrijednost_1">53704.72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GOGO j.d.o.o. za usluge</izvorni_sadrzaj>
    <derivirana_varijabla naziv="DomainObject.Predmet.ProtustrankaFormated_1">  GOGO j.d.o.o. za usluge</derivirana_varijabla>
  </DomainObject.Predmet.ProtustrankaFormated>
  <DomainObject.Predmet.ProtustrankaFormatedOIB>
    <izvorni_sadrzaj>  GOGO j.d.o.o. za usluge, OIB 45134367386</izvorni_sadrzaj>
    <derivirana_varijabla naziv="DomainObject.Predmet.ProtustrankaFormatedOIB_1">  GOGO j.d.o.o. za usluge, OIB 45134367386</derivirana_varijabla>
  </DomainObject.Predmet.ProtustrankaFormatedOIB>
  <DomainObject.Predmet.ProtustrankaFormatedWithAdress>
    <izvorni_sadrzaj> GOGO j.d.o.o. za usluge, Trg Ivane Brlić Mažuranić 9, 35000 Slavonski Brod</izvorni_sadrzaj>
    <derivirana_varijabla naziv="DomainObject.Predmet.ProtustrankaFormatedWithAdress_1"> GOGO j.d.o.o. za usluge, Trg Ivane Brlić Mažuranić 9, 35000 Slavonski Brod</derivirana_varijabla>
  </DomainObject.Predmet.ProtustrankaFormatedWithAdress>
  <DomainObject.Predmet.ProtustrankaFormatedWithAdressOIB>
    <izvorni_sadrzaj> GOGO j.d.o.o. za usluge, OIB 45134367386, Trg Ivane Brlić Mažuranić 9, 35000 Slavonski Brod</izvorni_sadrzaj>
    <derivirana_varijabla naziv="DomainObject.Predmet.ProtustrankaFormatedWithAdressOIB_1"> GOGO j.d.o.o. za usluge, OIB 45134367386, Trg Ivane Brlić Mažuranić 9, 35000 Slavonski Brod</derivirana_varijabla>
  </DomainObject.Predmet.ProtustrankaFormatedWithAdressOIB>
  <DomainObject.Predmet.ProtustrankaWithAdress>
    <izvorni_sadrzaj>GOGO j.d.o.o. za usluge Trg Ivane Brlić Mažuranić 9, 35000 Slavonski Brod</izvorni_sadrzaj>
    <derivirana_varijabla naziv="DomainObject.Predmet.ProtustrankaWithAdress_1">GOGO j.d.o.o. za usluge Trg Ivane Brlić Mažuranić 9, 35000 Slavonski Brod</derivirana_varijabla>
  </DomainObject.Predmet.ProtustrankaWithAdress>
  <DomainObject.Predmet.ProtustrankaWithAdressOIB>
    <izvorni_sadrzaj>GOGO j.d.o.o. za usluge, OIB 45134367386, Trg Ivane Brlić Mažuranić 9, 35000 Slavonski Brod</izvorni_sadrzaj>
    <derivirana_varijabla naziv="DomainObject.Predmet.ProtustrankaWithAdressOIB_1">GOGO j.d.o.o. za usluge, OIB 45134367386, Trg Ivane Brlić Mažuranić 9, 35000 Slavonski Brod</derivirana_varijabla>
  </DomainObject.Predmet.ProtustrankaWithAdressOIB>
  <DomainObject.Predmet.ProtustrankaNazivFormated>
    <izvorni_sadrzaj>GOGO j.d.o.o. za usluge</izvorni_sadrzaj>
    <derivirana_varijabla naziv="DomainObject.Predmet.ProtustrankaNazivFormated_1">GOGO j.d.o.o. za usluge</derivirana_varijabla>
  </DomainObject.Predmet.ProtustrankaNazivFormated>
  <DomainObject.Predmet.ProtustrankaNazivFormatedOIB>
    <izvorni_sadrzaj>GOGO j.d.o.o. za usluge, OIB 45134367386</izvorni_sadrzaj>
    <derivirana_varijabla naziv="DomainObject.Predmet.ProtustrankaNazivFormatedOIB_1">GOGO j.d.o.o. za usluge, OIB 45134367386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GOGO j.d.o.o. za usluge</item>
    </izvorni_sadrzaj>
    <derivirana_varijabla naziv="DomainObject.Predmet.ProtuStrankaListFormated_1">
      <item>GOGO j.d.o.o. za usluge</item>
    </derivirana_varijabla>
  </DomainObject.Predmet.ProtuStrankaListFormated>
  <DomainObject.Predmet.ProtuStrankaListFormatedOIB>
    <izvorni_sadrzaj>
      <item>GOGO j.d.o.o. za usluge, OIB 45134367386</item>
    </izvorni_sadrzaj>
    <derivirana_varijabla naziv="DomainObject.Predmet.ProtuStrankaListFormatedOIB_1">
      <item>GOGO j.d.o.o. za usluge, OIB 45134367386</item>
    </derivirana_varijabla>
  </DomainObject.Predmet.ProtuStrankaListFormatedOIB>
  <DomainObject.Predmet.ProtuStrankaListFormatedWithAdress>
    <izvorni_sadrzaj>
      <item>GOGO j.d.o.o. za usluge, Trg Ivane Brlić Mažuranić 9, 35000 Slavonski Brod</item>
    </izvorni_sadrzaj>
    <derivirana_varijabla naziv="DomainObject.Predmet.ProtuStrankaListFormatedWithAdress_1">
      <item>GOGO j.d.o.o. za usluge, Trg Ivane Brlić Mažuranić 9, 35000 Slavonski Brod</item>
    </derivirana_varijabla>
  </DomainObject.Predmet.ProtuStrankaListFormatedWithAdress>
  <DomainObject.Predmet.ProtuStrankaListFormatedWithAdressOIB>
    <izvorni_sadrzaj>
      <item>GOGO j.d.o.o. za usluge, OIB 45134367386, Trg Ivane Brlić Mažuranić 9, 35000 Slavonski Brod</item>
    </izvorni_sadrzaj>
    <derivirana_varijabla naziv="DomainObject.Predmet.ProtuStrankaListFormatedWithAdressOIB_1">
      <item>GOGO j.d.o.o. za usluge, OIB 45134367386, Trg Ivane Brlić Mažuranić 9, 35000 Slavonski Brod</item>
    </derivirana_varijabla>
  </DomainObject.Predmet.ProtuStrankaListFormatedWithAdressOIB>
  <DomainObject.Predmet.ProtuStrankaListNazivFormated>
    <izvorni_sadrzaj>
      <item>GOGO j.d.o.o. za usluge</item>
    </izvorni_sadrzaj>
    <derivirana_varijabla naziv="DomainObject.Predmet.ProtuStrankaListNazivFormated_1">
      <item>GOGO j.d.o.o. za usluge</item>
    </derivirana_varijabla>
  </DomainObject.Predmet.ProtuStrankaListNazivFormated>
  <DomainObject.Predmet.ProtuStrankaListNazivFormatedOIB>
    <izvorni_sadrzaj>
      <item>GOGO j.d.o.o. za usluge, OIB 45134367386</item>
    </izvorni_sadrzaj>
    <derivirana_varijabla naziv="DomainObject.Predmet.ProtuStrankaListNazivFormatedOIB_1">
      <item>GOGO j.d.o.o. za usluge, OIB 45134367386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GOGO j.d.o.o. za usluge</izvorni_sadrzaj>
    <derivirana_varijabla naziv="DomainObject.Predmet.ProtustrankaIDrugi_1">GOGO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GOGO j.d.o.o. za usluge, OIB 45134367386, Trg Ivane Brlić Mažuranić 9, 35000 Slavonski Brod</izvorni_sadrzaj>
    <derivirana_varijabla naziv="DomainObject.Predmet.ProtustrankaIDrugiAdressOIB_1">GOGO j.d.o.o. za usluge, OIB 45134367386, Trg Ivane Brlić Mažuranić 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GOGO j.d.o.o. za usluge</item>
    </izvorni_sadrzaj>
    <derivirana_varijabla naziv="DomainObject.Predmet.SudioniciListNaziv_1">
      <item>FINANCIJSKA AGENCIJA RC OSIJEK</item>
      <item>GOGO j.d.o.o. za usluge</item>
    </derivirana_varijabla>
  </DomainObject.Predmet.SudioniciListNaziv>
  <DomainObject.Predmet.SudioniciListAdressOIB>
    <izvorni_sadrzaj>
      <item>FINANCIJSKA AGENCIJA RC OSIJEK, OIB 85821130368, P.Krešimira IV 20,35000 Slavonski Brod</item>
      <item>GOGO j.d.o.o. za usluge, OIB 45134367386, Trg Ivane Brlić Mažuranić 9,35000 Slavonski Brod</item>
    </izvorni_sadrzaj>
    <derivirana_varijabla naziv="DomainObject.Predmet.SudioniciListAdressOIB_1">
      <item>FINANCIJSKA AGENCIJA RC OSIJEK, OIB 85821130368, P.Krešimira IV 20,35000 Slavonski Brod</item>
      <item>GOGO j.d.o.o. za usluge, OIB 45134367386, Trg Ivane Brlić Mažuranić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45134367386</item>
    </izvorni_sadrzaj>
    <derivirana_varijabla naziv="DomainObject.Predmet.SudioniciListNazivOIB_1">
      <item>, OIB 85821130368</item>
      <item>, OIB 45134367386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8EAA9-7CFF-4A0B-B4ED-A26CF9DDE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500</properties:Words>
  <properties:Characters>2419</properties:Characters>
  <properties:Lines>94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2018-09-17T07:25:00Z</dcterms:created>
  <dc:creator>wsadmin</dc:creator>
  <cp:lastModifiedBy>wsadmin</cp:lastModifiedBy>
  <cp:lastPrinted>2018-09-13T09:20:00Z</cp:lastPrinted>
  <dcterms:modified xmlns:xsi="http://www.w3.org/2001/XMLSchema-instance" xsi:type="dcterms:W3CDTF">2018-09-17T07:38:00Z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St-945-2016 17.09.2018..docx)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