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38d8" w14:paraId="05e38d8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566FF">
        <w:t>1526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5566FF">
        <w:t>PLAMTRANS j.d.o.o.</w:t>
      </w:r>
      <w:r w:rsidR="008A1746">
        <w:t xml:space="preserve">, Zagreb, </w:t>
      </w:r>
      <w:r w:rsidR="005566FF">
        <w:t>Prilaz sv. Josipa Radnika 8</w:t>
      </w:r>
      <w:r w:rsidR="008A1746">
        <w:t>, MBS:</w:t>
      </w:r>
      <w:r w:rsidR="00C10158">
        <w:t xml:space="preserve"> </w:t>
      </w:r>
      <w:r w:rsidR="008A1746">
        <w:t>080</w:t>
      </w:r>
      <w:r w:rsidR="005566FF">
        <w:t>814222</w:t>
      </w:r>
      <w:r w:rsidR="00762966">
        <w:t xml:space="preserve">, </w:t>
      </w:r>
      <w:r w:rsidR="00121BAF">
        <w:t xml:space="preserve">OIB: </w:t>
      </w:r>
      <w:r w:rsidR="005566FF">
        <w:t>07922278747</w:t>
      </w:r>
      <w:r w:rsidR="00117D04">
        <w:t xml:space="preserve">, </w:t>
      </w:r>
      <w:r w:rsidR="004C23B3">
        <w:t>dana 10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5566FF" w:rsidRPr="005566FF">
        <w:t>PLAMTRANS j.d.o.o., Zagreb, Prilaz sv. Josipa Radnika 8, MBS: 080814222, OIB: 07922278747</w:t>
      </w:r>
      <w:r w:rsidR="005566FF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5566FF" w:rsidRPr="005566FF">
        <w:t>PLAMTRANS j.d.o.o., Zagreb, Prilaz sv. Josipa Radnika 8, MBS: 080814222, OIB: 07922278747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10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117D04"/>
    <w:rsid w:val="00121BAF"/>
    <w:rsid w:val="00230306"/>
    <w:rsid w:val="002477A3"/>
    <w:rsid w:val="002803B5"/>
    <w:rsid w:val="002B2B78"/>
    <w:rsid w:val="003D29EC"/>
    <w:rsid w:val="003E62B2"/>
    <w:rsid w:val="004A54D6"/>
    <w:rsid w:val="004C23B3"/>
    <w:rsid w:val="004C3363"/>
    <w:rsid w:val="00524093"/>
    <w:rsid w:val="00525979"/>
    <w:rsid w:val="005566FF"/>
    <w:rsid w:val="005653CF"/>
    <w:rsid w:val="006425B2"/>
    <w:rsid w:val="006C248D"/>
    <w:rsid w:val="006E1039"/>
    <w:rsid w:val="006F0F6E"/>
    <w:rsid w:val="00762966"/>
    <w:rsid w:val="007E739E"/>
    <w:rsid w:val="008A1746"/>
    <w:rsid w:val="0092290B"/>
    <w:rsid w:val="00A167C6"/>
    <w:rsid w:val="00BB2CE8"/>
    <w:rsid w:val="00C0310C"/>
    <w:rsid w:val="00C10158"/>
    <w:rsid w:val="00C32EAE"/>
    <w:rsid w:val="00C54C0F"/>
    <w:rsid w:val="00C54D6F"/>
    <w:rsid w:val="00C57B19"/>
    <w:rsid w:val="00CA77F2"/>
    <w:rsid w:val="00D35A61"/>
    <w:rsid w:val="00D45486"/>
    <w:rsid w:val="00D574B1"/>
    <w:rsid w:val="00DD1D4C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54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C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C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C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C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54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C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C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C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C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St-1526/2015</izvorni_sadrzaj>
    <derivirana_varijabla naziv="DomainObject.Predmet.OznakaBroj_1">St-1526/2015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PLAMTRANS j.d.o.o. zastupanog po punomoćniku MIROSLAV KOVAČ</izvorni_sadrzaj>
    <derivirana_varijabla naziv="DomainObject.Predmet.ProtustrankaFormated_1">  PLAMTRANS j.d.o.o. zastupanog po punomoćniku MIROSLAV KOVAČ</derivirana_varijabla>
  </DomainObject.Predmet.ProtustrankaFormated>
  <DomainObject.Predmet.ProtustrankaFormatedOIB>
    <izvorni_sadrzaj>  PLAMTRANS j.d.o.o., OIB 07922278747 zastupanog po punomoćniku MIROSLAV KOVAČ</izvorni_sadrzaj>
    <derivirana_varijabla naziv="DomainObject.Predmet.ProtustrankaFormatedOIB_1">  PLAMTRANS j.d.o.o., OIB 07922278747 zastupanog po punomoćniku MIROSLAV KOVAČ</derivirana_varijabla>
  </DomainObject.Predmet.ProtustrankaFormatedOIB>
  <DomainObject.Predmet.ProtustrankaFormatedWithAdress>
    <izvorni_sadrzaj> PLAMTRANS j.d.o.o., Prilaz sv. Josipa Radnika 8, 10000 Zagreb zastupanog po punomoćniku MIROSLAV KOVAČ</izvorni_sadrzaj>
    <derivirana_varijabla naziv="DomainObject.Predmet.ProtustrankaFormatedWithAdress_1"> PLAMTRANS j.d.o.o., Prilaz sv. Josipa Radnika 8, 10000 Zagreb zastupanog po punomoćniku MIROSLAV KOVAČ</derivirana_varijabla>
  </DomainObject.Predmet.ProtustrankaFormatedWithAdress>
  <DomainObject.Predmet.ProtustrankaFormatedWithAdressOIB>
    <izvorni_sadrzaj> PLAMTRANS j.d.o.o., OIB 07922278747, Prilaz sv. Josipa Radnika 8, 10000 Zagreb zastupanog po punomoćniku MIROSLAV KOVAČ</izvorni_sadrzaj>
    <derivirana_varijabla naziv="DomainObject.Predmet.ProtustrankaFormatedWithAdressOIB_1"> PLAMTRANS j.d.o.o., OIB 07922278747, Prilaz sv. Josipa Radnika 8, 10000 Zagreb zastupanog po punomoćniku MIROSLAV KOVAČ</derivirana_varijabla>
  </DomainObject.Predmet.ProtustrankaFormatedWithAdressOIB>
  <DomainObject.Predmet.ProtustrankaWithAdress>
    <izvorni_sadrzaj>PLAMTRANS j.d.o.o. Prilaz sv. Josipa Radnika 8, 10000 Zagreb</izvorni_sadrzaj>
    <derivirana_varijabla naziv="DomainObject.Predmet.ProtustrankaWithAdress_1">PLAMTRANS j.d.o.o. Prilaz sv. Josipa Radnika 8, 10000 Zagreb</derivirana_varijabla>
  </DomainObject.Predmet.ProtustrankaWithAdress>
  <DomainObject.Predmet.ProtustrankaWithAdressOIB>
    <izvorni_sadrzaj>PLAMTRANS j.d.o.o., OIB 07922278747, Prilaz sv. Josipa Radnika 8, 10000 Zagreb</izvorni_sadrzaj>
    <derivirana_varijabla naziv="DomainObject.Predmet.ProtustrankaWithAdressOIB_1">PLAMTRANS j.d.o.o., OIB 07922278747, Prilaz sv. Josipa Radnika 8, 10000 Zagreb</derivirana_varijabla>
  </DomainObject.Predmet.ProtustrankaWithAdressOIB>
  <DomainObject.Predmet.ProtustrankaNazivFormated>
    <izvorni_sadrzaj>PLAMTRANS j.d.o.o.</izvorni_sadrzaj>
    <derivirana_varijabla naziv="DomainObject.Predmet.ProtustrankaNazivFormated_1">PLAMTRANS j.d.o.o.</derivirana_varijabla>
  </DomainObject.Predmet.ProtustrankaNazivFormated>
  <DomainObject.Predmet.ProtustrankaNazivFormatedOIB>
    <izvorni_sadrzaj>PLAMTRANS j.d.o.o., OIB 07922278747</izvorni_sadrzaj>
    <derivirana_varijabla naziv="DomainObject.Predmet.ProtustrankaNazivFormatedOIB_1">PLAMTRANS j.d.o.o., OIB 07922278747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PLAMTRANS j.d.o.o. zastupanog po punomoćniku MIROSLAV KOVAČ</item>
    </izvorni_sadrzaj>
    <derivirana_varijabla naziv="DomainObject.Predmet.ProtuStrankaListFormated_1">
      <item>PLAMTRANS j.d.o.o. zastupanog po punomoćniku MIROSLAV KOVAČ</item>
    </derivirana_varijabla>
  </DomainObject.Predmet.ProtuStrankaListFormated>
  <DomainObject.Predmet.ProtuStrankaListFormatedOIB>
    <izvorni_sadrzaj>
      <item>PLAMTRANS j.d.o.o., OIB 07922278747 zastupanog po punomoćniku MIROSLAV KOVAČ</item>
    </izvorni_sadrzaj>
    <derivirana_varijabla naziv="DomainObject.Predmet.ProtuStrankaListFormatedOIB_1">
      <item>PLAMTRANS j.d.o.o., OIB 07922278747 zastupanog po punomoćniku MIROSLAV KOVAČ</item>
    </derivirana_varijabla>
  </DomainObject.Predmet.ProtuStrankaListFormatedOIB>
  <DomainObject.Predmet.ProtuStrankaListFormatedWithAdress>
    <izvorni_sadrzaj>
      <item>PLAMTRANS j.d.o.o., Prilaz sv. Josipa Radnika 8, 10000 Zagreb zastupanog po punomoćniku MIROSLAV KOVAČ</item>
    </izvorni_sadrzaj>
    <derivirana_varijabla naziv="DomainObject.Predmet.ProtuStrankaListFormatedWithAdress_1">
      <item>PLAMTRANS j.d.o.o., Prilaz sv. Josipa Radnika 8, 10000 Zagreb zastupanog po punomoćniku MIROSLAV KOVAČ</item>
    </derivirana_varijabla>
  </DomainObject.Predmet.ProtuStrankaListFormatedWithAdress>
  <DomainObject.Predmet.ProtuStrankaListFormatedWithAdressOIB>
    <izvorni_sadrzaj>
      <item>PLAMTRANS j.d.o.o., OIB 07922278747, Prilaz sv. Josipa Radnika 8, 10000 Zagreb zastupanog po punomoćniku MIROSLAV KOVAČ</item>
    </izvorni_sadrzaj>
    <derivirana_varijabla naziv="DomainObject.Predmet.ProtuStrankaListFormatedWithAdressOIB_1">
      <item>PLAMTRANS j.d.o.o., OIB 07922278747, Prilaz sv. Josipa Radnika 8, 10000 Zagreb zastupanog po punomoćniku MIROSLAV KOVAČ</item>
    </derivirana_varijabla>
  </DomainObject.Predmet.ProtuStrankaListFormatedWithAdressOIB>
  <DomainObject.Predmet.ProtuStrankaListNazivFormated>
    <izvorni_sadrzaj>
      <item>PLAMTRANS j.d.o.o.</item>
    </izvorni_sadrzaj>
    <derivirana_varijabla naziv="DomainObject.Predmet.ProtuStrankaListNazivFormated_1">
      <item>PLAMTRANS j.d.o.o.</item>
    </derivirana_varijabla>
  </DomainObject.Predmet.ProtuStrankaListNazivFormated>
  <DomainObject.Predmet.ProtuStrankaListNazivFormatedOIB>
    <izvorni_sadrzaj>
      <item>PLAMTRANS j.d.o.o., OIB 07922278747</item>
    </izvorni_sadrzaj>
    <derivirana_varijabla naziv="DomainObject.Predmet.ProtuStrankaListNazivFormatedOIB_1">
      <item>PLAMTRANS j.d.o.o., OIB 07922278747</item>
    </derivirana_varijabla>
  </DomainObject.Predmet.ProtuStrankaListNazivFormatedOIB>
  <DomainObject.Predmet.OstaliListFormated>
    <izvorni_sadrzaj>
      <item>MIROSLAV KOVAČ punomoćnik sudionika u postupku PLAMTRANS j.d.o.o.</item>
    </izvorni_sadrzaj>
    <derivirana_varijabla naziv="DomainObject.Predmet.OstaliListFormated_1">
      <item>MIROSLAV KOVAČ punomoćnik sudionika u postupku PLAMTRANS j.d.o.o.</item>
    </derivirana_varijabla>
  </DomainObject.Predmet.OstaliListFormated>
  <DomainObject.Predmet.OstaliListFormatedOIB>
    <izvorni_sadrzaj>
      <item>MIROSLAV KOVAČ, OIB 19569839529 punomoćnik sudionika u postupku PLAMTRANS j.d.o.o.</item>
    </izvorni_sadrzaj>
    <derivirana_varijabla naziv="DomainObject.Predmet.OstaliListFormatedOIB_1">
      <item>MIROSLAV KOVAČ, OIB 19569839529 punomoćnik sudionika u postupku PLAMTRANS j.d.o.o.</item>
    </derivirana_varijabla>
  </DomainObject.Predmet.OstaliListFormatedOIB>
  <DomainObject.Predmet.OstaliListFormatedWithAdress>
    <izvorni_sadrzaj>
      <item>MIROSLAV KOVAČ, Slabušinska 2, 10290 Žlebec Pušćanski punomoćnik sudionika u postupku PLAMTRANS j.d.o.o.</item>
    </izvorni_sadrzaj>
    <derivirana_varijabla naziv="DomainObject.Predmet.OstaliListFormatedWithAdress_1">
      <item>MIROSLAV KOVAČ, Slabušinska 2, 10290 Žlebec Pušćanski punomoćnik sudionika u postupku PLAMTRANS j.d.o.o.</item>
    </derivirana_varijabla>
  </DomainObject.Predmet.OstaliListFormatedWithAdress>
  <DomainObject.Predmet.OstaliListFormatedWithAdressOIB>
    <izvorni_sadrzaj>
      <item>MIROSLAV KOVAČ, OIB 19569839529, Slabušinska 2, 10290 Žlebec Pušćanski punomoćnik sudionika u postupku PLAMTRANS j.d.o.o.</item>
    </izvorni_sadrzaj>
    <derivirana_varijabla naziv="DomainObject.Predmet.OstaliListFormatedWithAdressOIB_1">
      <item>MIROSLAV KOVAČ, OIB 19569839529, Slabušinska 2, 10290 Žlebec Pušćanski punomoćnik sudionika u postupku PLAMTRANS j.d.o.o.</item>
    </derivirana_varijabla>
  </DomainObject.Predmet.OstaliListFormatedWithAdressOIB>
  <DomainObject.Predmet.OstaliListNazivFormated>
    <izvorni_sadrzaj>
      <item>MIROSLAV KOVAČ</item>
    </izvorni_sadrzaj>
    <derivirana_varijabla naziv="DomainObject.Predmet.OstaliListNazivFormated_1">
      <item>MIROSLAV KOVAČ</item>
    </derivirana_varijabla>
  </DomainObject.Predmet.OstaliListNazivFormated>
  <DomainObject.Predmet.OstaliListNazivFormatedOIB>
    <izvorni_sadrzaj>
      <item>MIROSLAV KOVAČ, OIB 19569839529</item>
    </izvorni_sadrzaj>
    <derivirana_varijabla naziv="DomainObject.Predmet.OstaliListNazivFormatedOIB_1">
      <item>MIROSLAV KOVAČ, OIB 19569839529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PLAMTRANS j.d.o.o.</izvorni_sadrzaj>
    <derivirana_varijabla naziv="DomainObject.Predmet.ProtustrankaIDrugi_1">PLAMTRANS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PLAMTRANS j.d.o.o., OIB 07922278747, Prilaz sv. Josipa Radnika 8, 10000 Zagreb</izvorni_sadrzaj>
    <derivirana_varijabla naziv="DomainObject.Predmet.ProtustrankaIDrugiAdressOIB_1">PLAMTRANS j.d.o.o., OIB 07922278747, Prilaz sv. Josipa Radnika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PLAMTRANS j.d.o.o.</item>
      <item>MIROSLAV KOVAČ</item>
    </izvorni_sadrzaj>
    <derivirana_varijabla naziv="DomainObject.Predmet.SudioniciListNaziv_1">
      <item>FINA Regionalni centar Zagreb</item>
      <item>PLAMTRANS j.d.o.o.</item>
      <item>MIROSLAV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PLAMTRANS j.d.o.o., OIB 07922278747, Prilaz sv. Josipa Radnika 8,10000 Zagreb</item>
      <item>MIROSLAV KOVAČ, OIB 19569839529, Slabušinska 2,10290 Žlebec Pušćanski</item>
    </izvorni_sadrzaj>
    <derivirana_varijabla naziv="DomainObject.Predmet.SudioniciListAdressOIB_1">
      <item>FINA Regionalni centar Zagreb, OIB 85821130368, Trg svibanjskih žrtava 1995. 1,10000 Zagreb</item>
      <item>PLAMTRANS j.d.o.o., OIB 07922278747, Prilaz sv. Josipa Radnika 8,10000 Zagreb</item>
      <item>MIROSLAV KOVAČ, OIB 19569839529, Slabušinska 2,10290 Žlebec Pušćanski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07922278747</item>
      <item>, OIB 19569839529</item>
    </izvorni_sadrzaj>
    <derivirana_varijabla naziv="DomainObject.Predmet.SudioniciListNazivOIB_1">
      <item>, OIB 85821130368</item>
      <item>, OIB 07922278747</item>
      <item>, OIB 19569839529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5C68E-D0FA-477E-93A3-933FCD97F0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1781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2015-11-10T11:42:00Z</dcterms:created>
  <dc:creator>Maja Jurovicki</dc:creator>
  <cp:lastModifiedBy>Ksenija Nol</cp:lastModifiedBy>
  <cp:lastPrinted>2015-11-10T12:51:00Z</cp:lastPrinted>
  <dcterms:modified xmlns:xsi="http://www.w3.org/2001/XMLSchema-instance" xsi:type="dcterms:W3CDTF">2015-11-10T12:51:00Z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