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c069" w14:paraId="baac06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94F10">
        <w:t>1685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04E9A">
        <w:t>23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4F10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94F10">
        <w:t xml:space="preserve">FITNESS STUDIO TREND d.o.o., Zagreb, Velikopoljska 5, OIB </w:t>
      </w:r>
      <w:r w:rsidR="00994F10" w:rsidRPr="00994F10">
        <w:t>51526690876</w:t>
      </w:r>
      <w:r w:rsidR="004323E9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94F10">
        <w:t>77.511,21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04E9A">
        <w:t>23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E91941">
        <w:t>,v.r.</w:t>
      </w:r>
      <w:r w:rsidR="00997C6E">
        <w:t xml:space="preserve"> </w:t>
      </w:r>
    </w:p>
    <w:p w:rsidRDefault="00E91941" w:rsidP="007D25E4" w:rsidR="00E91941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E91941" w:rsidP="007D25E4" w:rsidR="00E91941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323E9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95A4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4F10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434F2"/>
    <w:rsid w:val="00E5092D"/>
    <w:rsid w:val="00E602E5"/>
    <w:rsid w:val="00E91941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St-1685/2018</izvorni_sadrzaj>
    <derivirana_varijabla naziv="DomainObject.Predmet.OznakaBroj_1">St-1685/2018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FITNESS STUDIO TREND d.o.o. zastupanog po punomoćniku Antonio Miličević</izvorni_sadrzaj>
    <derivirana_varijabla naziv="DomainObject.Predmet.ProtustrankaFormated_1">  FITNESS STUDIO TREND d.o.o. zastupanog po punomoćniku Antonio Miličević</derivirana_varijabla>
  </DomainObject.Predmet.ProtustrankaFormated>
  <DomainObject.Predmet.ProtustrankaFormatedOIB>
    <izvorni_sadrzaj>  FITNESS STUDIO TREND d.o.o., OIB 51526690876 zastupanog po punomoćniku Antonio Miličević</izvorni_sadrzaj>
    <derivirana_varijabla naziv="DomainObject.Predmet.ProtustrankaFormatedOIB_1">  FITNESS STUDIO TREND d.o.o., OIB 51526690876 zastupanog po punomoćniku Antonio Miličević</derivirana_varijabla>
  </DomainObject.Predmet.ProtustrankaFormatedOIB>
  <DomainObject.Predmet.ProtustrankaFormatedWithAdress>
    <izvorni_sadrzaj> FITNESS STUDIO TREND d.o.o., Velikopoljska 5, 10000 Zagreb zastupanog po punomoćniku Antonio Miličević</izvorni_sadrzaj>
    <derivirana_varijabla naziv="DomainObject.Predmet.ProtustrankaFormatedWithAdress_1"> FITNESS STUDIO TREND d.o.o., Velikopoljska 5, 10000 Zagreb zastupanog po punomoćniku Antonio Miličević</derivirana_varijabla>
  </DomainObject.Predmet.ProtustrankaFormatedWithAdress>
  <DomainObject.Predmet.ProtustrankaFormatedWithAdressOIB>
    <izvorni_sadrzaj> FITNESS STUDIO TREND d.o.o., OIB 51526690876, Velikopoljska 5, 10000 Zagreb zastupanog po punomoćniku Antonio Miličević</izvorni_sadrzaj>
    <derivirana_varijabla naziv="DomainObject.Predmet.ProtustrankaFormatedWithAdressOIB_1"> FITNESS STUDIO TREND d.o.o., OIB 51526690876, Velikopoljska 5, 10000 Zagreb zastupanog po punomoćniku Antonio Miličević</derivirana_varijabla>
  </DomainObject.Predmet.ProtustrankaFormatedWithAdressOIB>
  <DomainObject.Predmet.ProtustrankaWithAdress>
    <izvorni_sadrzaj>FITNESS STUDIO TREND d.o.o. Velikopoljska 5, 10000 Zagreb</izvorni_sadrzaj>
    <derivirana_varijabla naziv="DomainObject.Predmet.ProtustrankaWithAdress_1">FITNESS STUDIO TREND d.o.o. Velikopoljska 5, 10000 Zagreb</derivirana_varijabla>
  </DomainObject.Predmet.ProtustrankaWithAdress>
  <DomainObject.Predmet.ProtustrankaWithAdressOIB>
    <izvorni_sadrzaj>FITNESS STUDIO TREND d.o.o., OIB 51526690876, Velikopoljska 5, 10000 Zagreb</izvorni_sadrzaj>
    <derivirana_varijabla naziv="DomainObject.Predmet.ProtustrankaWithAdressOIB_1">FITNESS STUDIO TREND d.o.o., OIB 51526690876, Velikopoljska 5, 10000 Zagreb</derivirana_varijabla>
  </DomainObject.Predmet.ProtustrankaWithAdressOIB>
  <DomainObject.Predmet.ProtustrankaNazivFormated>
    <izvorni_sadrzaj>FITNESS STUDIO TREND d.o.o.</izvorni_sadrzaj>
    <derivirana_varijabla naziv="DomainObject.Predmet.ProtustrankaNazivFormated_1">FITNESS STUDIO TREND d.o.o.</derivirana_varijabla>
  </DomainObject.Predmet.ProtustrankaNazivFormated>
  <DomainObject.Predmet.ProtustrankaNazivFormatedOIB>
    <izvorni_sadrzaj>FITNESS STUDIO TREND d.o.o., OIB 51526690876</izvorni_sadrzaj>
    <derivirana_varijabla naziv="DomainObject.Predmet.ProtustrankaNazivFormatedOIB_1">FITNESS STUDIO TREND d.o.o., OIB 51526690876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STUDIO TREND d.o.o. zastupanog po punomoćniku Antonio Miličević</item>
    </izvorni_sadrzaj>
    <derivirana_varijabla naziv="DomainObject.Predmet.ProtuStrankaListFormated_1">
      <item>FITNESS STUDIO TREND d.o.o. zastupanog po punomoćniku Antonio Miličević</item>
    </derivirana_varijabla>
  </DomainObject.Predmet.ProtuStrankaListFormated>
  <DomainObject.Predmet.ProtuStrankaListFormatedOIB>
    <izvorni_sadrzaj>
      <item>FITNESS STUDIO TREND d.o.o., OIB 51526690876 zastupanog po punomoćniku Antonio Miličević</item>
    </izvorni_sadrzaj>
    <derivirana_varijabla naziv="DomainObject.Predmet.ProtuStrankaListFormatedOIB_1">
      <item>FITNESS STUDIO TREND d.o.o., OIB 51526690876 zastupanog po punomoćniku Antonio Miličević</item>
    </derivirana_varijabla>
  </DomainObject.Predmet.ProtuStrankaListFormatedOIB>
  <DomainObject.Predmet.ProtuStrankaListFormatedWithAdress>
    <izvorni_sadrzaj>
      <item>FITNESS STUDIO TREND d.o.o., Velikopoljska 5, 10000 Zagreb zastupanog po punomoćniku Antonio Miličević</item>
    </izvorni_sadrzaj>
    <derivirana_varijabla naziv="DomainObject.Predmet.ProtuStrankaListFormatedWithAdress_1">
      <item>FITNESS STUDIO TREND d.o.o., Velikopoljska 5, 10000 Zagreb zastupanog po punomoćniku Antonio Miličević</item>
    </derivirana_varijabla>
  </DomainObject.Predmet.ProtuStrankaListFormatedWithAdress>
  <DomainObject.Predmet.ProtuStrankaListFormatedWithAdressOIB>
    <izvorni_sadrzaj>
      <item>FITNESS STUDIO TREND d.o.o., OIB 51526690876, Velikopoljska 5, 10000 Zagreb zastupanog po punomoćniku Antonio Miličević</item>
    </izvorni_sadrzaj>
    <derivirana_varijabla naziv="DomainObject.Predmet.ProtuStrankaListFormatedWithAdressOIB_1">
      <item>FITNESS STUDIO TREND d.o.o., OIB 51526690876, Velikopoljska 5, 10000 Zagreb zastupanog po punomoćniku Antonio Miličević</item>
    </derivirana_varijabla>
  </DomainObject.Predmet.ProtuStrankaListFormatedWithAdressOIB>
  <DomainObject.Predmet.ProtuStrankaListNazivFormated>
    <izvorni_sadrzaj>
      <item>FITNESS STUDIO TREND d.o.o.</item>
    </izvorni_sadrzaj>
    <derivirana_varijabla naziv="DomainObject.Predmet.ProtuStrankaListNazivFormated_1">
      <item>FITNESS STUDIO TREND d.o.o.</item>
    </derivirana_varijabla>
  </DomainObject.Predmet.ProtuStrankaListNazivFormated>
  <DomainObject.Predmet.ProtuStrankaListNazivFormatedOIB>
    <izvorni_sadrzaj>
      <item>FITNESS STUDIO TREND d.o.o., OIB 51526690876</item>
    </izvorni_sadrzaj>
    <derivirana_varijabla naziv="DomainObject.Predmet.ProtuStrankaListNazivFormatedOIB_1">
      <item>FITNESS STUDIO TREND d.o.o., OIB 51526690876</item>
    </derivirana_varijabla>
  </DomainObject.Predmet.ProtuStrankaListNazivFormatedOIB>
  <DomainObject.Predmet.OstaliListFormated>
    <izvorni_sadrzaj>
      <item>Antonio Miličević punomoćnik sudionika u postupku FITNESS STUDIO TREND d.o.o.</item>
    </izvorni_sadrzaj>
    <derivirana_varijabla naziv="DomainObject.Predmet.OstaliListFormated_1">
      <item>Antonio Miličević punomoćnik sudionika u postupku FITNESS STUDIO TREND d.o.o.</item>
    </derivirana_varijabla>
  </DomainObject.Predmet.OstaliListFormated>
  <DomainObject.Predmet.OstaliListFormatedOIB>
    <izvorni_sadrzaj>
      <item>Antonio Miličević, OIB 34890718555 punomoćnik sudionika u postupku FITNESS STUDIO TREND d.o.o.</item>
    </izvorni_sadrzaj>
    <derivirana_varijabla naziv="DomainObject.Predmet.OstaliListFormatedOIB_1">
      <item>Antonio Miličević, OIB 34890718555 punomoćnik sudionika u postupku FITNESS STUDIO TREND d.o.o.</item>
    </derivirana_varijabla>
  </DomainObject.Predmet.OstaliListFormatedOIB>
  <DomainObject.Predmet.OstaliListFormatedWithAdress>
    <izvorni_sadrzaj>
      <item>Antonio Miličević, Velikopoljska 5a, 10000 Zagreb punomoćnik sudionika u postupku FITNESS STUDIO TREND d.o.o.</item>
    </izvorni_sadrzaj>
    <derivirana_varijabla naziv="DomainObject.Predmet.OstaliListFormatedWithAdress_1">
      <item>Antonio Miličević, Velikopoljska 5a, 10000 Zagreb punomoćnik sudionika u postupku FITNESS STUDIO TREND d.o.o.</item>
    </derivirana_varijabla>
  </DomainObject.Predmet.OstaliListFormatedWithAdress>
  <DomainObject.Predmet.OstaliListFormatedWithAdressOIB>
    <izvorni_sadrzaj>
      <item>Antonio Miličević, OIB 34890718555, Velikopoljska 5a, 10000 Zagreb punomoćnik sudionika u postupku FITNESS STUDIO TREND d.o.o.</item>
    </izvorni_sadrzaj>
    <derivirana_varijabla naziv="DomainObject.Predmet.OstaliListFormatedWithAdressOIB_1">
      <item>Antonio Miličević, OIB 34890718555, Velikopoljska 5a, 10000 Zagreb punomoćnik sudionika u postupku FITNESS STUDIO TREND d.o.o.</item>
    </derivirana_varijabla>
  </DomainObject.Predmet.OstaliListFormatedWithAdressOIB>
  <DomainObject.Predmet.OstaliListNazivFormated>
    <izvorni_sadrzaj>
      <item>Antonio Miličević</item>
    </izvorni_sadrzaj>
    <derivirana_varijabla naziv="DomainObject.Predmet.OstaliListNazivFormated_1">
      <item>Antonio Miličević</item>
    </derivirana_varijabla>
  </DomainObject.Predmet.OstaliListNazivFormated>
  <DomainObject.Predmet.OstaliListNazivFormatedOIB>
    <izvorni_sadrzaj>
      <item>Antonio Miličević, OIB 34890718555</item>
    </izvorni_sadrzaj>
    <derivirana_varijabla naziv="DomainObject.Predmet.OstaliListNazivFormatedOIB_1">
      <item>Antonio Miličević, OIB 34890718555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STUDIO TREND d.o.o.</izvorni_sadrzaj>
    <derivirana_varijabla naziv="DomainObject.Predmet.ProtustrankaIDrugi_1">FITNESS STUDIO TREND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STUDIO TREND d.o.o., OIB 51526690876, Velikopoljska 5, 10000 Zagreb</izvorni_sadrzaj>
    <derivirana_varijabla naziv="DomainObject.Predmet.ProtustrankaIDrugiAdressOIB_1">FITNESS STUDIO TREND d.o.o., OIB 51526690876,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STUDIO TREND d.o.o.</item>
      <item>Antonio Miličević</item>
    </izvorni_sadrzaj>
    <derivirana_varijabla naziv="DomainObject.Predmet.SudioniciListNaziv_1">
      <item>FINA Regionalni centar Zagreb</item>
      <item>FITNESS STUDIO TREND d.o.o.</item>
      <item>Antonio Miličević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FITNESS STUDIO TREND d.o.o., OIB 51526690876, Velikopoljska 5,10000 Zagreb</item>
      <item>Antonio Miličević, OIB 34890718555, Velikopoljska 5a,10000 Zagreb</item>
    </izvorni_sadrzaj>
    <derivirana_varijabla naziv="DomainObject.Predmet.SudioniciListAdressOIB_1">
      <item>FINA Regionalni centar Zagreb, OIB 85821130368, Trg svibanjskih žrtava 1995. br. 1,10000 Zagreb</item>
      <item>FITNESS STUDIO TREND d.o.o., OIB 51526690876, Velikopoljska 5,10000 Zagreb</item>
      <item>Antonio Miličević, OIB 34890718555, Velikopoljska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51526690876</item>
      <item>, OIB 34890718555</item>
    </izvorni_sadrzaj>
    <derivirana_varijabla naziv="DomainObject.Predmet.SudioniciListNazivOIB_1">
      <item>, OIB 85821130368</item>
      <item>, OIB 51526690876</item>
      <item>, OIB 34890718555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2CD7C-CB88-4135-8D3C-8525A2CC9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2018-07-23T08:37:00Z</dcterms:created>
  <dc:creator>ilukac</dc:creator>
  <cp:lastModifiedBy>Višnja Svečak</cp:lastModifiedBy>
  <cp:lastPrinted>2018-07-23T08:37:00Z</cp:lastPrinted>
  <dcterms:modified xmlns:xsi="http://www.w3.org/2001/XMLSchema-instance" xsi:type="dcterms:W3CDTF">2018-07-23T08:39:00Z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1685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