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0b7" w14:paraId="2b500b7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</w:t>
      </w:r>
      <w:r w:rsidR="003170DD">
        <w:rPr>
          <w:rFonts w:cs="Times New Roman" w:eastAsia="Times New Roman"/>
          <w:szCs w:val="24"/>
        </w:rPr>
        <w:t>ovački sud u Pazinu, po sucu</w:t>
      </w:r>
      <w:r>
        <w:rPr>
          <w:rFonts w:cs="Times New Roman" w:eastAsia="Times New Roman"/>
          <w:szCs w:val="24"/>
        </w:rPr>
        <w:t xml:space="preserve"> </w:t>
      </w:r>
      <w:r w:rsidR="003170DD">
        <w:rPr>
          <w:rFonts w:cs="Times New Roman" w:eastAsia="Times New Roman"/>
          <w:szCs w:val="24"/>
        </w:rPr>
        <w:t>Ivanu Dujiću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3170DD">
        <w:rPr>
          <w:rFonts w:cs="Times New Roman" w:eastAsia="Times New Roman"/>
          <w:szCs w:val="24"/>
        </w:rPr>
        <w:t>HUMAR D. j.d.o.o. u likvidaciji, Rovinj, Del Vescovo 22, OIB 97034991240, MBS 040299600</w:t>
      </w:r>
      <w:r>
        <w:rPr>
          <w:rFonts w:cs="Times New Roman" w:eastAsia="Times New Roman"/>
          <w:szCs w:val="24"/>
        </w:rPr>
        <w:t xml:space="preserve">, </w:t>
      </w:r>
      <w:r w:rsidR="003170DD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3170DD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3170DD">
        <w:rPr>
          <w:rFonts w:cs="Times New Roman" w:eastAsia="Times New Roman"/>
          <w:szCs w:val="24"/>
        </w:rPr>
        <w:t>HUMAR D. j.d.o.o. u likvidaciji, Rovinj, Del Vescovo 22, OIB 97034991240, MBS 040299600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590C41">
        <w:rPr>
          <w:rFonts w:cs="Times New Roman" w:eastAsia="Times New Roman"/>
          <w:szCs w:val="24"/>
        </w:rPr>
        <w:t xml:space="preserve">II. </w:t>
      </w:r>
      <w:r w:rsidRPr="00590C41">
        <w:rPr>
          <w:rFonts w:cs="Times New Roman" w:eastAsia="Times New Roman"/>
          <w:szCs w:val="20"/>
        </w:rPr>
        <w:t xml:space="preserve">Za stečajnog upravitelja imenuje se </w:t>
      </w:r>
      <w:r w:rsidR="004E2A69" w:rsidRPr="00590C41">
        <w:t>Anamarija Murtezani</w:t>
      </w:r>
      <w:r w:rsidRPr="00590C41">
        <w:t xml:space="preserve"> </w:t>
      </w:r>
      <w:r w:rsidR="004E2A69" w:rsidRPr="00590C41">
        <w:t xml:space="preserve">iz Zagreba, Ulica </w:t>
      </w:r>
      <w:r w:rsidR="004E2A69" w:rsidRPr="00870735">
        <w:t>Sunčane Škrinjarić</w:t>
      </w:r>
      <w:r w:rsidR="00590C41">
        <w:t xml:space="preserve"> 1, OIB: 54031780904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3170DD">
        <w:rPr>
          <w:rFonts w:cs="Times New Roman" w:eastAsia="Times New Roman"/>
          <w:szCs w:val="24"/>
        </w:rPr>
        <w:t>HUMAR D. j.d.o.o. u likvidaciji, Rovinj, Del Vescovo 22, OIB 97034991240, MBS 040299600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170DD">
        <w:rPr>
          <w:rFonts w:cs="Times New Roman" w:eastAsia="Times New Roman"/>
          <w:szCs w:val="24"/>
        </w:rPr>
        <w:t>HUMAR D. j.d.o.o. u likvidaciji, Rovinj, Del Vescovo 22, OIB 97034991240, MBS 040299600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3170DD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3170DD">
        <w:rPr>
          <w:rFonts w:cs="Times New Roman" w:eastAsia="Times New Roman"/>
          <w:szCs w:val="24"/>
        </w:rPr>
        <w:t>siječnja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170DD">
        <w:rPr>
          <w:rFonts w:cs="Times New Roman" w:eastAsia="Times New Roman"/>
          <w:szCs w:val="24"/>
        </w:rPr>
        <w:t>HUMAR D. j.d.o.o. u likvidaciji, Rovinj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</w:t>
      </w:r>
      <w:r w:rsidR="003170DD">
        <w:t xml:space="preserve"> od 120 dana (dužnik je na dan </w:t>
      </w:r>
      <w:r>
        <w:t xml:space="preserve">4. </w:t>
      </w:r>
      <w:r w:rsidR="003170DD">
        <w:t>siječnja 2018</w:t>
      </w:r>
      <w:r>
        <w:t xml:space="preserve">. imao neizvršene osnove za plaćanje u neprekinutom razdoblju od 120 dana u ukupnom iznosu </w:t>
      </w:r>
      <w:r w:rsidR="003170DD">
        <w:t>39.250,38</w:t>
      </w:r>
      <w:r>
        <w:t xml:space="preserve"> kn) i da za dužnika nisu ispunjene pretpostavke za pokretanje drugog postupka radi brisanja iz sudskog registra, što je utvrđeno uvidom u zahtjev Financijske agencije i izvadak iz suds</w:t>
      </w:r>
      <w:r w:rsidR="003170DD">
        <w:t>kog registra za dužnika (list</w:t>
      </w:r>
      <w:r>
        <w:t xml:space="preserve"> </w:t>
      </w:r>
      <w:r w:rsidR="003170DD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3170DD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3170DD">
        <w:rPr>
          <w:rFonts w:eastAsiaTheme="minorHAnsi"/>
          <w:lang w:eastAsia="en-US"/>
        </w:rPr>
        <w:t>siječnja 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170DD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 St-</w:t>
      </w:r>
      <w:r w:rsidR="003170DD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/201</w:t>
      </w:r>
      <w:r w:rsidR="003170D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3170DD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3170DD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3170D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170D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11499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590C41" w:rsidP="00BD2C66" w:rsidR="00590C41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170DD">
        <w:rPr>
          <w:rFonts w:cs="Times New Roman" w:eastAsia="Times New Roman"/>
          <w:szCs w:val="24"/>
        </w:rPr>
        <w:t>HUMAR D. j.d.o.o. u likvidaciji, Rovinj, Del Vescovo 22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90C41" w:rsidRPr="00590C41">
        <w:t>Anamarija Murtezani</w:t>
      </w:r>
      <w:r w:rsidR="00590C41">
        <w:t xml:space="preserve">, </w:t>
      </w:r>
      <w:r w:rsidR="00590C41" w:rsidRPr="00590C41">
        <w:t xml:space="preserve">Zagreb, Ulica </w:t>
      </w:r>
      <w:r w:rsidR="00590C41" w:rsidRPr="00870735">
        <w:t>Sunčane Škrinjarić</w:t>
      </w:r>
      <w:r w:rsidR="00590C41"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114998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C3" w:rsidR="00A519C3">
      <w:r>
        <w:separator/>
      </w:r>
    </w:p>
  </w:endnote>
  <w:endnote w:id="0" w:type="continuationSeparator">
    <w:p w:rsidRDefault="00A519C3" w:rsidR="00A5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C3" w:rsidR="00A519C3">
      <w:r>
        <w:separator/>
      </w:r>
    </w:p>
  </w:footnote>
  <w:footnote w:id="0" w:type="continuationSeparator">
    <w:p w:rsidRDefault="00A519C3" w:rsidR="00A51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998" w:rsidP="003170DD" w:rsidR="00A6778E">
    <w:pPr>
      <w:pStyle w:val="Zaglavlje"/>
      <w:ind w:firstLine="4536"/>
      <w:jc w:val="center"/>
    </w:pPr>
    <w:sdt>
      <w:sdtPr>
        <w:id w:val="-844014305"/>
        <w:docPartObj>
          <w:docPartGallery w:val="Page Numbers (Top of Page)"/>
          <w:docPartUnique/>
        </w:docPartObj>
      </w:sdtPr>
      <w:sdtEndPr/>
      <w:sdtContent>
        <w:r w:rsidR="003170DD">
          <w:fldChar w:fldCharType="begin"/>
        </w:r>
        <w:r w:rsidR="003170DD">
          <w:instrText>PAGE   \* MERGEFORMAT</w:instrText>
        </w:r>
        <w:r w:rsidR="003170DD">
          <w:fldChar w:fldCharType="separate"/>
        </w:r>
        <w:r>
          <w:rPr>
            <w:noProof/>
          </w:rPr>
          <w:t>2</w:t>
        </w:r>
        <w:r w:rsidR="003170DD">
          <w:fldChar w:fldCharType="end"/>
        </w:r>
        <w:r w:rsidR="003170DD">
          <w:tab/>
        </w:r>
      </w:sdtContent>
    </w:sdt>
    <w:r w:rsidR="003170DD">
      <w:t xml:space="preserve"> 10 St-10/2018-4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170DD">
      <w:t>10</w:t>
    </w:r>
    <w:r>
      <w:t xml:space="preserve"> St-</w:t>
    </w:r>
    <w:r w:rsidR="003170DD">
      <w:t>10</w:t>
    </w:r>
    <w:r>
      <w:t>/201</w:t>
    </w:r>
    <w:r w:rsidR="003170DD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14998"/>
    <w:rsid w:val="001F1302"/>
    <w:rsid w:val="003170DD"/>
    <w:rsid w:val="004E2A69"/>
    <w:rsid w:val="00590C41"/>
    <w:rsid w:val="009676C7"/>
    <w:rsid w:val="009C7ACE"/>
    <w:rsid w:val="00A519C3"/>
    <w:rsid w:val="00A857F4"/>
    <w:rsid w:val="00BD2C66"/>
    <w:rsid w:val="00CB6EC2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70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70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9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49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49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49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70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70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9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49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49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49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HUMAR D. j.d.o.o. u likvidaciji, ROVINJ</izvorni_sadrzaj>
    <derivirana_varijabla naziv="DomainObject.Predmet.ProtustrankaFormated_1">  HUMAR D. j.d.o.o. u likvidaciji, ROVINJ</derivirana_varijabla>
  </DomainObject.Predmet.ProtustrankaFormated>
  <DomainObject.Predmet.ProtustrankaFormatedOIB>
    <izvorni_sadrzaj>  HUMAR D. j.d.o.o. u likvidaciji, ROVINJ, OIB 97034991240</izvorni_sadrzaj>
    <derivirana_varijabla naziv="DomainObject.Predmet.ProtustrankaFormatedOIB_1">  HUMAR D. j.d.o.o. u likvidaciji, ROVINJ, OIB 97034991240</derivirana_varijabla>
  </DomainObject.Predmet.ProtustrankaFormatedOIB>
  <DomainObject.Predmet.ProtustrankaFormatedWithAdress>
    <izvorni_sadrzaj> HUMAR D. j.d.o.o. u likvidaciji, ROVINJ, Del Vescovo 22, 52210 Rovinj</izvorni_sadrzaj>
    <derivirana_varijabla naziv="DomainObject.Predmet.ProtustrankaFormatedWithAdress_1"> HUMAR D. j.d.o.o. u likvidaciji, ROVINJ, Del Vescovo 22, 52210 Rovinj</derivirana_varijabla>
  </DomainObject.Predmet.ProtustrankaFormatedWithAdress>
  <DomainObject.Predmet.ProtustrankaFormatedWithAdressOIB>
    <izvorni_sadrzaj> HUMAR D. j.d.o.o. u likvidaciji, ROVINJ, OIB 97034991240, Del Vescovo 22, 52210 Rovinj</izvorni_sadrzaj>
    <derivirana_varijabla naziv="DomainObject.Predmet.ProtustrankaFormatedWithAdressOIB_1"> HUMAR D. j.d.o.o. u likvidaciji, ROVINJ, OIB 97034991240, Del Vescovo 22, 52210 Rovinj</derivirana_varijabla>
  </DomainObject.Predmet.ProtustrankaFormatedWithAdressOIB>
  <DomainObject.Predmet.ProtustrankaWithAdress>
    <izvorni_sadrzaj>HUMAR D. j.d.o.o. u likvidaciji, ROVINJ Del Vescovo 22, 52210 Rovinj</izvorni_sadrzaj>
    <derivirana_varijabla naziv="DomainObject.Predmet.ProtustrankaWithAdress_1">HUMAR D. j.d.o.o. u likvidaciji, ROVINJ Del Vescovo 22, 52210 Rovinj</derivirana_varijabla>
  </DomainObject.Predmet.ProtustrankaWithAdress>
  <DomainObject.Predmet.ProtustrankaWithAdressOIB>
    <izvorni_sadrzaj>HUMAR D. j.d.o.o. u likvidaciji, ROVINJ, OIB 97034991240, Del Vescovo 22, 52210 Rovinj</izvorni_sadrzaj>
    <derivirana_varijabla naziv="DomainObject.Predmet.ProtustrankaWithAdressOIB_1">HUMAR D. j.d.o.o. u likvidaciji, ROVINJ, OIB 97034991240, Del Vescovo 22, 52210 Rovinj</derivirana_varijabla>
  </DomainObject.Predmet.ProtustrankaWithAdressOIB>
  <DomainObject.Predmet.ProtustrankaNazivFormated>
    <izvorni_sadrzaj>HUMAR D. j.d.o.o. u likvidaciji, ROVINJ</izvorni_sadrzaj>
    <derivirana_varijabla naziv="DomainObject.Predmet.ProtustrankaNazivFormated_1">HUMAR D. j.d.o.o. u likvidaciji, ROVINJ</derivirana_varijabla>
  </DomainObject.Predmet.ProtustrankaNazivFormated>
  <DomainObject.Predmet.ProtustrankaNazivFormatedOIB>
    <izvorni_sadrzaj>HUMAR D. j.d.o.o. u likvidaciji, ROVINJ, OIB 97034991240</izvorni_sadrzaj>
    <derivirana_varijabla naziv="DomainObject.Predmet.ProtustrankaNazivFormatedOIB_1">HUMAR D. j.d.o.o. u likvidaciji, ROVINJ, OIB 97034991240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39250.38</izvorni_sadrzaj>
    <derivirana_varijabla naziv="DomainObject.Predmet.TrenutnaVrijednost_1">39250.38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HUMAR D. j.d.o.o. u likvidaciji, ROVINJ</item>
    </izvorni_sadrzaj>
    <derivirana_varijabla naziv="DomainObject.Predmet.ProtuStrankaListFormated_1">
      <item>HUMAR D. j.d.o.o. u likvidaciji, ROVINJ</item>
    </derivirana_varijabla>
  </DomainObject.Predmet.ProtuStrankaListFormated>
  <DomainObject.Predmet.ProtuStrankaListFormatedOIB>
    <izvorni_sadrzaj>
      <item>HUMAR D. j.d.o.o. u likvidaciji, ROVINJ, OIB 97034991240</item>
    </izvorni_sadrzaj>
    <derivirana_varijabla naziv="DomainObject.Predmet.ProtuStrankaListFormatedOIB_1">
      <item>HUMAR D. j.d.o.o. u likvidaciji, ROVINJ, OIB 97034991240</item>
    </derivirana_varijabla>
  </DomainObject.Predmet.ProtuStrankaListFormatedOIB>
  <DomainObject.Predmet.ProtuStrankaListFormatedWithAdress>
    <izvorni_sadrzaj>
      <item>HUMAR D. j.d.o.o. u likvidaciji, ROVINJ, Del Vescovo 22, 52210 Rovinj</item>
    </izvorni_sadrzaj>
    <derivirana_varijabla naziv="DomainObject.Predmet.ProtuStrankaListFormatedWithAdress_1">
      <item>HUMAR D. j.d.o.o. u likvidaciji, ROVINJ, Del Vescovo 22, 52210 Rovinj</item>
    </derivirana_varijabla>
  </DomainObject.Predmet.ProtuStrankaListFormatedWithAdress>
  <DomainObject.Predmet.ProtuStrankaListFormatedWithAdressOIB>
    <izvorni_sadrzaj>
      <item>HUMAR D. j.d.o.o. u likvidaciji, ROVINJ, OIB 97034991240, Del Vescovo 22, 52210 Rovinj</item>
    </izvorni_sadrzaj>
    <derivirana_varijabla naziv="DomainObject.Predmet.ProtuStrankaListFormatedWithAdressOIB_1">
      <item>HUMAR D. j.d.o.o. u likvidaciji, ROVINJ, OIB 97034991240, Del Vescovo 22, 52210 Rovinj</item>
    </derivirana_varijabla>
  </DomainObject.Predmet.ProtuStrankaListFormatedWithAdressOIB>
  <DomainObject.Predmet.ProtuStrankaListNazivFormated>
    <izvorni_sadrzaj>
      <item>HUMAR D. j.d.o.o. u likvidaciji, ROVINJ</item>
    </izvorni_sadrzaj>
    <derivirana_varijabla naziv="DomainObject.Predmet.ProtuStrankaListNazivFormated_1">
      <item>HUMAR D. j.d.o.o. u likvidaciji, ROVINJ</item>
    </derivirana_varijabla>
  </DomainObject.Predmet.ProtuStrankaListNazivFormated>
  <DomainObject.Predmet.ProtuStrankaListNazivFormatedOIB>
    <izvorni_sadrzaj>
      <item>HUMAR D. j.d.o.o. u likvidaciji, ROVINJ, OIB 97034991240</item>
    </izvorni_sadrzaj>
    <derivirana_varijabla naziv="DomainObject.Predmet.ProtuStrankaListNazivFormatedOIB_1">
      <item>HUMAR D. j.d.o.o. u likvidaciji, ROVINJ, OIB 97034991240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HUMAR D. j.d.o.o. u likvidaciji, ROVINJ</izvorni_sadrzaj>
    <derivirana_varijabla naziv="DomainObject.Predmet.ProtustrankaIDrugi_1">HUMAR D. j.d.o.o. u likvidaciji,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HUMAR D. j.d.o.o. u likvidaciji, ROVINJ, OIB 97034991240, Del Vescovo 22, 52210 Rovinj</izvorni_sadrzaj>
    <derivirana_varijabla naziv="DomainObject.Predmet.ProtustrankaIDrugiAdressOIB_1">HUMAR D. j.d.o.o. u likvidaciji, ROVINJ, OIB 97034991240, Del Vescovo 22,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HUMAR D. j.d.o.o. u likvidaciji, ROVINJ</item>
    </izvorni_sadrzaj>
    <derivirana_varijabla naziv="DomainObject.Predmet.SudioniciListNaziv_1">
      <item>FINANCIJSKA AGENCIJA, RC RIJEKA, PODRUŽNICA PULA, PULA</item>
      <item>HUMAR D. j.d.o.o. u likvidaciji,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HUMAR D. j.d.o.o. u likvidaciji, ROVINJ, OIB 97034991240, Del Vescovo 22,52210 Rovinj</item>
    </izvorni_sadrzaj>
    <derivirana_varijabla naziv="DomainObject.Predmet.SudioniciListAdressOIB_1">
      <item>FINANCIJSKA AGENCIJA, RC RIJEKA, PODRUŽNICA PULA, PULA, OIB 85821130368, F. Kurelca 8,51000 Rijeka</item>
      <item>HUMAR D. j.d.o.o. u likvidaciji, ROVINJ, OIB 97034991240, Del Vescovo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97034991240</item>
    </izvorni_sadrzaj>
    <derivirana_varijabla naziv="DomainObject.Predmet.SudioniciListNazivOIB_1">
      <item>, OIB 85821130368</item>
      <item>, OIB 97034991240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3649</properties:Characters>
  <properties:Lines>89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2018-04-26T08:11:00Z</dcterms:created>
  <dc:creator>Mihaela Kaligari</dc:creator>
  <cp:lastModifiedBy>Sanja Lakošeljac</cp:lastModifiedBy>
  <cp:lastPrinted>2018-04-26T10:39:00Z</cp:lastPrinted>
  <dcterms:modified xmlns:xsi="http://www.w3.org/2001/XMLSchema-instance" xsi:type="dcterms:W3CDTF">2018-04-26T10:39:00Z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(St-10-18-4 OTVARANJE I ZAKLJUČENJE SSP_TRGOVAČKO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