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8b81" w14:paraId="bad8b81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C51DBC">
        <w:t>Trgovački sud u Pazinu, po stečajnoj sutkinji Tijani Licul, po prijedlogu predlagatelja Financijske agencije, OIB: 85821130368, Regionalni centar Rijeka, Podružnica Pula, Giardini 5, radi otvaranja stečajnog postupka nad dužnikom TOMIĆ GRADNJA j.d.o.o. Pula, Benussijeva ulica 50, OIB: 92834381981</w:t>
      </w:r>
      <w:r w:rsidR="006F2CA9"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</w:t>
      </w:r>
      <w:r w:rsidR="00A27824">
        <w:rPr>
          <w:szCs w:val="24"/>
          <w:lang w:val="hr-HR"/>
        </w:rPr>
        <w:t xml:space="preserve">se </w:t>
      </w:r>
      <w:r w:rsidR="00C51DBC">
        <w:rPr>
          <w:szCs w:val="24"/>
          <w:lang w:val="hr-HR"/>
        </w:rPr>
        <w:t>Bosiljka Tomić</w:t>
      </w:r>
      <w:r w:rsidR="00A27824">
        <w:rPr>
          <w:szCs w:val="24"/>
          <w:lang w:val="hr-HR"/>
        </w:rPr>
        <w:t xml:space="preserve"> iz P</w:t>
      </w:r>
      <w:r w:rsidR="00947897">
        <w:rPr>
          <w:szCs w:val="24"/>
          <w:lang w:val="hr-HR"/>
        </w:rPr>
        <w:t>ule</w:t>
      </w:r>
      <w:r w:rsidR="00A27824">
        <w:rPr>
          <w:szCs w:val="24"/>
          <w:lang w:val="hr-HR"/>
        </w:rPr>
        <w:t xml:space="preserve">, </w:t>
      </w:r>
      <w:r w:rsidR="00C51DBC">
        <w:rPr>
          <w:szCs w:val="24"/>
          <w:lang w:val="hr-HR"/>
        </w:rPr>
        <w:t>Zadarska ulica 3</w:t>
      </w:r>
      <w:r w:rsidR="00E67198">
        <w:rPr>
          <w:szCs w:val="24"/>
          <w:lang w:val="hr-HR"/>
        </w:rPr>
        <w:t xml:space="preserve">, OIB: </w:t>
      </w:r>
      <w:r w:rsidR="00AC04F8">
        <w:rPr>
          <w:szCs w:val="24"/>
          <w:lang w:val="hr-HR"/>
        </w:rPr>
        <w:t>83983354018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C51DBC">
        <w:t>TOMIĆ GRADNJA j.d.o.o. Pula, Benussijeva ulica 50, OIB: 92834381981</w:t>
      </w:r>
      <w:r w:rsidR="000E285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AC04F8">
        <w:rPr>
          <w:szCs w:val="24"/>
          <w:lang w:val="hr-HR"/>
        </w:rPr>
        <w:t>383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AC04F8">
        <w:rPr>
          <w:szCs w:val="24"/>
          <w:lang w:val="hr-HR"/>
        </w:rPr>
        <w:t>383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0B508F">
        <w:rPr>
          <w:szCs w:val="24"/>
          <w:lang w:val="hr-HR"/>
        </w:rPr>
        <w:t>24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0B508F">
        <w:rPr>
          <w:szCs w:val="24"/>
          <w:lang w:val="hr-HR"/>
        </w:rPr>
        <w:t xml:space="preserve">listopada </w:t>
      </w:r>
      <w:r w:rsidR="0000569A">
        <w:rPr>
          <w:szCs w:val="24"/>
          <w:lang w:val="hr-HR"/>
        </w:rPr>
        <w:t>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9B7AC4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2CF" w:rsidP="00E95B75" w:rsidR="00AB62CF">
      <w:r>
        <w:separator/>
      </w:r>
    </w:p>
  </w:endnote>
  <w:endnote w:id="0" w:type="continuationSeparator">
    <w:p w:rsidRDefault="00AB62CF" w:rsidP="00E95B75" w:rsidR="00AB6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2CF" w:rsidP="00E95B75" w:rsidR="00AB62CF">
      <w:r>
        <w:separator/>
      </w:r>
    </w:p>
  </w:footnote>
  <w:footnote w:id="0" w:type="continuationSeparator">
    <w:p w:rsidRDefault="00AB62CF" w:rsidP="00E95B75" w:rsidR="00AB6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AB62CF" w:rsidP="00AB62CF" w:rsidR="00AB62C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434C4" w:rsidRPr="00A434C4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383/2018-4</w:t>
        </w:r>
      </w:p>
      <w:p w:rsidRDefault="00AB62CF" w:rsidP="00515E98" w:rsidR="00AB62CF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AB62CF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B62CF" w:rsidR="00AB62C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B62C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B62CF" w:rsidR="00AB62C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B62CF" w:rsidR="00AB62C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B62CF" w:rsidR="00AB62C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B62CF" w:rsidR="00AB62C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AB62CF" w:rsidR="00AB62C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AB62CF" w:rsidR="00AB62C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AB62CF" w:rsidP="00452E08" w:rsidR="00AB62CF">
        <w:pPr>
          <w:rPr>
            <w:rFonts w:eastAsia="MS Mincho" w:hAnsi="Cambria" w:ascii="Cambria"/>
            <w:lang w:eastAsia="en-US"/>
          </w:rPr>
        </w:pPr>
      </w:p>
      <w:p w:rsidRDefault="00AB62CF" w:rsidP="00515E98" w:rsidR="00AB62CF">
        <w:pPr>
          <w:pStyle w:val="Zaglavlje"/>
          <w:jc w:val="right"/>
        </w:pPr>
      </w:p>
      <w:p w:rsidRDefault="00A434C4" w:rsidP="00E30495" w:rsidR="00AB62CF">
        <w:pPr>
          <w:pStyle w:val="Zaglavlje"/>
          <w:jc w:val="right"/>
        </w:pPr>
      </w:p>
    </w:sdtContent>
  </w:sdt>
  <w:p w:rsidRDefault="00AB62CF" w:rsidR="00AB62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2CF" w:rsidP="0000569A" w:rsidR="00AB62CF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383/2018-4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B508F"/>
    <w:rsid w:val="000C2BB9"/>
    <w:rsid w:val="000D0E1C"/>
    <w:rsid w:val="000E1AD5"/>
    <w:rsid w:val="000E2857"/>
    <w:rsid w:val="000E3EAB"/>
    <w:rsid w:val="000F0A11"/>
    <w:rsid w:val="000F1C8B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54D1"/>
    <w:rsid w:val="00366629"/>
    <w:rsid w:val="00367EC0"/>
    <w:rsid w:val="00372FCB"/>
    <w:rsid w:val="003A0A21"/>
    <w:rsid w:val="003B5D91"/>
    <w:rsid w:val="003C2312"/>
    <w:rsid w:val="003C7D9C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843F9"/>
    <w:rsid w:val="0059207D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1119"/>
    <w:rsid w:val="00663E72"/>
    <w:rsid w:val="006667CA"/>
    <w:rsid w:val="006740AF"/>
    <w:rsid w:val="0068077F"/>
    <w:rsid w:val="0068778F"/>
    <w:rsid w:val="00694D4A"/>
    <w:rsid w:val="006B5C08"/>
    <w:rsid w:val="006C75FF"/>
    <w:rsid w:val="006C7EAF"/>
    <w:rsid w:val="006D09E4"/>
    <w:rsid w:val="006D2FFD"/>
    <w:rsid w:val="006E39F9"/>
    <w:rsid w:val="006E739A"/>
    <w:rsid w:val="006F2CA9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63C14"/>
    <w:rsid w:val="00770B23"/>
    <w:rsid w:val="007741F3"/>
    <w:rsid w:val="00790B03"/>
    <w:rsid w:val="007925A2"/>
    <w:rsid w:val="007925F0"/>
    <w:rsid w:val="00794AB6"/>
    <w:rsid w:val="007A40D3"/>
    <w:rsid w:val="007A4ACE"/>
    <w:rsid w:val="007A4B7B"/>
    <w:rsid w:val="007B1CBA"/>
    <w:rsid w:val="007B4901"/>
    <w:rsid w:val="007D564F"/>
    <w:rsid w:val="007E0869"/>
    <w:rsid w:val="007E25E6"/>
    <w:rsid w:val="007E560C"/>
    <w:rsid w:val="007E7478"/>
    <w:rsid w:val="007F3DEA"/>
    <w:rsid w:val="007F540C"/>
    <w:rsid w:val="007F7F90"/>
    <w:rsid w:val="008052B4"/>
    <w:rsid w:val="008103F4"/>
    <w:rsid w:val="008200B4"/>
    <w:rsid w:val="008321BE"/>
    <w:rsid w:val="00841838"/>
    <w:rsid w:val="00842CD4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B1553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47897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B7AC4"/>
    <w:rsid w:val="009E328F"/>
    <w:rsid w:val="009E695E"/>
    <w:rsid w:val="009E78E7"/>
    <w:rsid w:val="00A014E4"/>
    <w:rsid w:val="00A135D0"/>
    <w:rsid w:val="00A27350"/>
    <w:rsid w:val="00A27824"/>
    <w:rsid w:val="00A32D73"/>
    <w:rsid w:val="00A434C4"/>
    <w:rsid w:val="00A473A7"/>
    <w:rsid w:val="00A650DF"/>
    <w:rsid w:val="00A65686"/>
    <w:rsid w:val="00A703F5"/>
    <w:rsid w:val="00A72775"/>
    <w:rsid w:val="00A72C47"/>
    <w:rsid w:val="00A85FAA"/>
    <w:rsid w:val="00A871DC"/>
    <w:rsid w:val="00A90D4E"/>
    <w:rsid w:val="00A91D60"/>
    <w:rsid w:val="00A94406"/>
    <w:rsid w:val="00A957C5"/>
    <w:rsid w:val="00A95941"/>
    <w:rsid w:val="00AB62CF"/>
    <w:rsid w:val="00AC04F8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056D9"/>
    <w:rsid w:val="00C1297C"/>
    <w:rsid w:val="00C12E96"/>
    <w:rsid w:val="00C242EF"/>
    <w:rsid w:val="00C24557"/>
    <w:rsid w:val="00C26409"/>
    <w:rsid w:val="00C401AD"/>
    <w:rsid w:val="00C51DBC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2DDE"/>
    <w:rsid w:val="00E26C25"/>
    <w:rsid w:val="00E30495"/>
    <w:rsid w:val="00E42F9A"/>
    <w:rsid w:val="00E453BF"/>
    <w:rsid w:val="00E5459D"/>
    <w:rsid w:val="00E55AA5"/>
    <w:rsid w:val="00E56872"/>
    <w:rsid w:val="00E63F29"/>
    <w:rsid w:val="00E64511"/>
    <w:rsid w:val="00E655B9"/>
    <w:rsid w:val="00E67198"/>
    <w:rsid w:val="00E67A0E"/>
    <w:rsid w:val="00E72BD1"/>
    <w:rsid w:val="00E81273"/>
    <w:rsid w:val="00E95B75"/>
    <w:rsid w:val="00E969CE"/>
    <w:rsid w:val="00EA2A0B"/>
    <w:rsid w:val="00EA520A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24DD"/>
    <w:rsid w:val="00F7387B"/>
    <w:rsid w:val="00F7446D"/>
    <w:rsid w:val="00F74837"/>
    <w:rsid w:val="00F93913"/>
    <w:rsid w:val="00F9424E"/>
    <w:rsid w:val="00F9625F"/>
    <w:rsid w:val="00FA2148"/>
    <w:rsid w:val="00FA24AF"/>
    <w:rsid w:val="00FB1A16"/>
    <w:rsid w:val="00FB3CBD"/>
    <w:rsid w:val="00FB66B1"/>
    <w:rsid w:val="00FD4886"/>
    <w:rsid w:val="00FD5284"/>
    <w:rsid w:val="00FE0CA8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3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4C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4C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4C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4C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3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4C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4C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4C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4C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TOMIĆ GRADNJA j.d.o.o. PULA zastupanog po punomoćniku Bosiljka Tomić</izvorni_sadrzaj>
    <derivirana_varijabla naziv="DomainObject.Predmet.ProtustrankaFormated_1">  TOMIĆ GRADNJA j.d.o.o. PULA zastupanog po punomoćniku Bosiljka Tomić</derivirana_varijabla>
  </DomainObject.Predmet.ProtustrankaFormated>
  <DomainObject.Predmet.ProtustrankaFormatedOIB>
    <izvorni_sadrzaj>  TOMIĆ GRADNJA j.d.o.o. PULA, OIB 92834381981 zastupanog po punomoćniku Bosiljka Tomić</izvorni_sadrzaj>
    <derivirana_varijabla naziv="DomainObject.Predmet.ProtustrankaFormatedOIB_1">  TOMIĆ GRADNJA j.d.o.o. PULA, OIB 92834381981 zastupanog po punomoćniku Bosiljka Tomić</derivirana_varijabla>
  </DomainObject.Predmet.ProtustrankaFormatedOIB>
  <DomainObject.Predmet.ProtustrankaFormatedWithAdress>
    <izvorni_sadrzaj> TOMIĆ GRADNJA j.d.o.o. PULA, Benussijeva ulica 50, 52100 Pula zastupanog po punomoćniku Bosiljka Tomić</izvorni_sadrzaj>
    <derivirana_varijabla naziv="DomainObject.Predmet.ProtustrankaFormatedWithAdress_1"> TOMIĆ GRADNJA j.d.o.o. PULA, Benussijeva ulica 50, 52100 Pula zastupanog po punomoćniku Bosiljka Tomić</derivirana_varijabla>
  </DomainObject.Predmet.ProtustrankaFormatedWithAdress>
  <DomainObject.Predmet.ProtustrankaFormatedWithAdressOIB>
    <izvorni_sadrzaj> TOMIĆ GRADNJA j.d.o.o. PULA, OIB 92834381981, Benussijeva ulica 50, 52100 Pula zastupanog po punomoćniku Bosiljka Tomić</izvorni_sadrzaj>
    <derivirana_varijabla naziv="DomainObject.Predmet.ProtustrankaFormatedWithAdressOIB_1"> TOMIĆ GRADNJA j.d.o.o. PULA, OIB 92834381981, Benussijeva ulica 50, 52100 Pula zastupanog po punomoćniku Bosiljka Tomić</derivirana_varijabla>
  </DomainObject.Predmet.ProtustrankaFormatedWithAdressOIB>
  <DomainObject.Predmet.ProtustrankaWithAdress>
    <izvorni_sadrzaj>TOMIĆ GRADNJA j.d.o.o. PULA Benussijeva ulica 50, 52100 Pula</izvorni_sadrzaj>
    <derivirana_varijabla naziv="DomainObject.Predmet.ProtustrankaWithAdress_1">TOMIĆ GRADNJA j.d.o.o. PULA Benussijeva ulica 50, 52100 Pula</derivirana_varijabla>
  </DomainObject.Predmet.ProtustrankaWithAdress>
  <DomainObject.Predmet.ProtustrankaWithAdressOIB>
    <izvorni_sadrzaj>TOMIĆ GRADNJA j.d.o.o. PULA, OIB 92834381981, Benussijeva ulica 50, 52100 Pula</izvorni_sadrzaj>
    <derivirana_varijabla naziv="DomainObject.Predmet.ProtustrankaWithAdressOIB_1">TOMIĆ GRADNJA j.d.o.o. PULA, OIB 92834381981, Benussijeva ulica 50, 52100 Pula</derivirana_varijabla>
  </DomainObject.Predmet.ProtustrankaWithAdressOIB>
  <DomainObject.Predmet.ProtustrankaNazivFormated>
    <izvorni_sadrzaj>TOMIĆ GRADNJA j.d.o.o. PULA</izvorni_sadrzaj>
    <derivirana_varijabla naziv="DomainObject.Predmet.ProtustrankaNazivFormated_1">TOMIĆ GRADNJA j.d.o.o. PULA</derivirana_varijabla>
  </DomainObject.Predmet.ProtustrankaNazivFormated>
  <DomainObject.Predmet.ProtustrankaNazivFormatedOIB>
    <izvorni_sadrzaj>TOMIĆ GRADNJA j.d.o.o. PULA, OIB 92834381981</izvorni_sadrzaj>
    <derivirana_varijabla naziv="DomainObject.Predmet.ProtustrankaNazivFormatedOIB_1">TOMIĆ GRADNJA j.d.o.o. PULA, OIB 92834381981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107126.91</izvorni_sadrzaj>
    <derivirana_varijabla naziv="DomainObject.Predmet.TrenutnaVrijednost_1">107126.91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TOMIĆ GRADNJA j.d.o.o. PULA zastupanog po punomoćniku Bosiljka Tomić</item>
    </izvorni_sadrzaj>
    <derivirana_varijabla naziv="DomainObject.Predmet.ProtuStrankaListFormated_1">
      <item>TOMIĆ GRADNJA j.d.o.o. PULA zastupanog po punomoćniku Bosiljka Tomić</item>
    </derivirana_varijabla>
  </DomainObject.Predmet.ProtuStrankaListFormated>
  <DomainObject.Predmet.ProtuStrankaListFormatedOIB>
    <izvorni_sadrzaj>
      <item>TOMIĆ GRADNJA j.d.o.o. PULA, OIB 92834381981 zastupanog po punomoćniku Bosiljka Tomić</item>
    </izvorni_sadrzaj>
    <derivirana_varijabla naziv="DomainObject.Predmet.ProtuStrankaListFormatedOIB_1">
      <item>TOMIĆ GRADNJA j.d.o.o. PULA, OIB 92834381981 zastupanog po punomoćniku Bosiljka Tomić</item>
    </derivirana_varijabla>
  </DomainObject.Predmet.ProtuStrankaListFormatedOIB>
  <DomainObject.Predmet.ProtuStrankaListFormatedWithAdress>
    <izvorni_sadrzaj>
      <item>TOMIĆ GRADNJA j.d.o.o. PULA, Benussijeva ulica 50, 52100 Pula zastupanog po punomoćniku Bosiljka Tomić</item>
    </izvorni_sadrzaj>
    <derivirana_varijabla naziv="DomainObject.Predmet.ProtuStrankaListFormatedWithAdress_1">
      <item>TOMIĆ GRADNJA j.d.o.o. PULA, Benussijeva ulica 50, 52100 Pula zastupanog po punomoćniku Bosiljka Tomić</item>
    </derivirana_varijabla>
  </DomainObject.Predmet.ProtuStrankaListFormatedWithAdress>
  <DomainObject.Predmet.ProtuStrankaListFormatedWithAdressOIB>
    <izvorni_sadrzaj>
      <item>TOMIĆ GRADNJA j.d.o.o. PULA, OIB 92834381981, Benussijeva ulica 50, 52100 Pula zastupanog po punomoćniku Bosiljka Tomić</item>
    </izvorni_sadrzaj>
    <derivirana_varijabla naziv="DomainObject.Predmet.ProtuStrankaListFormatedWithAdressOIB_1">
      <item>TOMIĆ GRADNJA j.d.o.o. PULA, OIB 92834381981, Benussijeva ulica 50, 52100 Pula zastupanog po punomoćniku Bosiljka Tomić</item>
    </derivirana_varijabla>
  </DomainObject.Predmet.ProtuStrankaListFormatedWithAdressOIB>
  <DomainObject.Predmet.ProtuStrankaListNazivFormated>
    <izvorni_sadrzaj>
      <item>TOMIĆ GRADNJA j.d.o.o. PULA</item>
    </izvorni_sadrzaj>
    <derivirana_varijabla naziv="DomainObject.Predmet.ProtuStrankaListNazivFormated_1">
      <item>TOMIĆ GRADNJA j.d.o.o. PULA</item>
    </derivirana_varijabla>
  </DomainObject.Predmet.ProtuStrankaListNazivFormated>
  <DomainObject.Predmet.ProtuStrankaListNazivFormatedOIB>
    <izvorni_sadrzaj>
      <item>TOMIĆ GRADNJA j.d.o.o. PULA, OIB 92834381981</item>
    </izvorni_sadrzaj>
    <derivirana_varijabla naziv="DomainObject.Predmet.ProtuStrankaListNazivFormatedOIB_1">
      <item>TOMIĆ GRADNJA j.d.o.o. PULA, OIB 92834381981</item>
    </derivirana_varijabla>
  </DomainObject.Predmet.ProtuStrankaListNazivFormatedOIB>
  <DomainObject.Predmet.OstaliListFormated>
    <izvorni_sadrzaj>
      <item>Bosiljka Tomić punomoćnica sudionika u postupku TOMIĆ GRADNJA j.d.o.o. PULA</item>
    </izvorni_sadrzaj>
    <derivirana_varijabla naziv="DomainObject.Predmet.OstaliListFormated_1">
      <item>Bosiljka Tomić punomoćnica sudionika u postupku TOMIĆ GRADNJA j.d.o.o. PULA</item>
    </derivirana_varijabla>
  </DomainObject.Predmet.OstaliListFormated>
  <DomainObject.Predmet.OstaliListFormatedOIB>
    <izvorni_sadrzaj>
      <item>Bosiljka Tomić, OIB 83983354018 punomoćnica sudionika u postupku TOMIĆ GRADNJA j.d.o.o. PULA</item>
    </izvorni_sadrzaj>
    <derivirana_varijabla naziv="DomainObject.Predmet.OstaliListFormatedOIB_1">
      <item>Bosiljka Tomić, OIB 83983354018 punomoćnica sudionika u postupku TOMIĆ GRADNJA j.d.o.o. PULA</item>
    </derivirana_varijabla>
  </DomainObject.Predmet.OstaliListFormatedOIB>
  <DomainObject.Predmet.OstaliListFormatedWithAdress>
    <izvorni_sadrzaj>
      <item>Bosiljka Tomić, Zadarska Ulica 3, 52100 Pula punomoćnica sudionika u postupku TOMIĆ GRADNJA j.d.o.o. PULA</item>
    </izvorni_sadrzaj>
    <derivirana_varijabla naziv="DomainObject.Predmet.OstaliListFormatedWithAdress_1">
      <item>Bosiljka Tomić, Zadarska Ulica 3, 52100 Pula punomoćnica sudionika u postupku TOMIĆ GRADNJA j.d.o.o. PULA</item>
    </derivirana_varijabla>
  </DomainObject.Predmet.OstaliListFormatedWithAdress>
  <DomainObject.Predmet.OstaliListFormatedWithAdressOIB>
    <izvorni_sadrzaj>
      <item>Bosiljka Tomić, OIB 83983354018, Zadarska Ulica 3, 52100 Pula punomoćnica sudionika u postupku TOMIĆ GRADNJA j.d.o.o. PULA</item>
    </izvorni_sadrzaj>
    <derivirana_varijabla naziv="DomainObject.Predmet.OstaliListFormatedWithAdressOIB_1">
      <item>Bosiljka Tomić, OIB 83983354018, Zadarska Ulica 3, 52100 Pula punomoćnica sudionika u postupku TOMIĆ GRADNJA j.d.o.o. PULA</item>
    </derivirana_varijabla>
  </DomainObject.Predmet.OstaliListFormatedWithAdressOIB>
  <DomainObject.Predmet.OstaliListNazivFormated>
    <izvorni_sadrzaj>
      <item>Bosiljka Tomić</item>
    </izvorni_sadrzaj>
    <derivirana_varijabla naziv="DomainObject.Predmet.OstaliListNazivFormated_1">
      <item>Bosiljka Tomić</item>
    </derivirana_varijabla>
  </DomainObject.Predmet.OstaliListNazivFormated>
  <DomainObject.Predmet.OstaliListNazivFormatedOIB>
    <izvorni_sadrzaj>
      <item>Bosiljka Tomić, OIB 83983354018</item>
    </izvorni_sadrzaj>
    <derivirana_varijabla naziv="DomainObject.Predmet.OstaliListNazivFormatedOIB_1">
      <item>Bosiljka Tomić, OIB 83983354018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TOMIĆ GRADNJA j.d.o.o. PULA</izvorni_sadrzaj>
    <derivirana_varijabla naziv="DomainObject.Predmet.ProtustrankaIDrugi_1">TOMIĆ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TOMIĆ GRADNJA j.d.o.o. PULA, OIB 92834381981, Benussijeva ulica 50, 52100 Pula</izvorni_sadrzaj>
    <derivirana_varijabla naziv="DomainObject.Predmet.ProtustrankaIDrugiAdressOIB_1">TOMIĆ GRADNJA j.d.o.o. PULA, OIB 92834381981, Benussijeva ulica 50,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TOMIĆ GRADNJA j.d.o.o. PULA</item>
      <item>Bosiljka Tomić</item>
    </izvorni_sadrzaj>
    <derivirana_varijabla naziv="DomainObject.Predmet.SudioniciListNaziv_1">
      <item>FINANCIJSKA AGENCIJA, RC RIJEKA, PODRUŽNICA PULA, PULA</item>
      <item>TOMIĆ GRADNJA j.d.o.o. PULA</item>
      <item>Bosiljka Tomić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TOMIĆ GRADNJA j.d.o.o. PULA, OIB 92834381981, Benussijeva ulica 50,52100 Pula</item>
      <item>Bosiljka Tomić, OIB 83983354018, Zadarska Ulica 3,52100 Pula</item>
    </izvorni_sadrzaj>
    <derivirana_varijabla naziv="DomainObject.Predmet.SudioniciListAdressOIB_1">
      <item>FINANCIJSKA AGENCIJA, RC RIJEKA, PODRUŽNICA PULA, PULA, OIB 85821130368, F. Kurelca 8,51000 Rijeka</item>
      <item>TOMIĆ GRADNJA j.d.o.o. PULA, OIB 92834381981, Benussijeva ulica 50,52100 Pula</item>
      <item>Bosiljka Tomić, OIB 83983354018, Zadarska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92834381981</item>
      <item>, OIB 83983354018</item>
    </izvorni_sadrzaj>
    <derivirana_varijabla naziv="DomainObject.Predmet.SudioniciListNazivOIB_1">
      <item>, OIB 85821130368</item>
      <item>, OIB 92834381981</item>
      <item>, OIB 83983354018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02E63-16CB-42E3-8E05-551E944AC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5167</properties:Characters>
  <properties:Lines>116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2018-10-24T09:43:00Z</dcterms:created>
  <dc:creator>Jasmina Matika</dc:creator>
  <cp:lastModifiedBy>Sanja Prodan</cp:lastModifiedBy>
  <cp:lastPrinted>2018-10-24T09:48:00Z</cp:lastPrinted>
  <dcterms:modified xmlns:xsi="http://www.w3.org/2001/XMLSchema-instance" xsi:type="dcterms:W3CDTF">2018-10-24T09:49:00Z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(St-383-2018-4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