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b678" w14:paraId="09ab67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BD3D87">
        <w:t>1615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BD3D87">
        <w:t xml:space="preserve"> Udruga za promicanje kulture stvaralaštva, ekološke svjesnosti i zdravog življenja sinergija stvaranja, Zagreb, Grižanska 5, </w:t>
      </w:r>
      <w:proofErr w:type="spellStart"/>
      <w:r w:rsidR="00BD3D87">
        <w:t>OIB</w:t>
      </w:r>
      <w:proofErr w:type="spellEnd"/>
      <w:r w:rsidR="00BD3D87">
        <w:t xml:space="preserve">: </w:t>
      </w:r>
      <w:proofErr w:type="spellStart"/>
      <w:r w:rsidR="00BD3D87">
        <w:t>77115768886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E0F6C">
        <w:rPr>
          <w:bCs/>
        </w:rPr>
        <w:t xml:space="preserve"> </w:t>
      </w:r>
      <w:r w:rsidR="00BD3D87">
        <w:t xml:space="preserve">Udruga za promicanje kulture stvaralaštva, ekološke svjesnosti i zdravog življenja sinergija stvaranja, Zagreb, Grižanska 5, </w:t>
      </w:r>
      <w:proofErr w:type="spellStart"/>
      <w:r w:rsidR="00BD3D87">
        <w:t>OIB</w:t>
      </w:r>
      <w:proofErr w:type="spellEnd"/>
      <w:r w:rsidR="00BD3D87">
        <w:t xml:space="preserve">: </w:t>
      </w:r>
      <w:proofErr w:type="spellStart"/>
      <w:r w:rsidR="00BD3D87">
        <w:t>77115768886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07214">
        <w:t xml:space="preserve"> </w:t>
      </w:r>
      <w:r w:rsidR="00BD3D87">
        <w:t xml:space="preserve">Mladen </w:t>
      </w:r>
      <w:proofErr w:type="spellStart"/>
      <w:r w:rsidR="00BD3D87">
        <w:t>Beljo</w:t>
      </w:r>
      <w:proofErr w:type="spellEnd"/>
      <w:r w:rsidR="00BD3D87">
        <w:t xml:space="preserve">, Vinkovci, Antuna Mihanovića 1, </w:t>
      </w:r>
      <w:proofErr w:type="spellStart"/>
      <w:r w:rsidR="00BD3D87">
        <w:t>OIB</w:t>
      </w:r>
      <w:proofErr w:type="spellEnd"/>
      <w:r w:rsidR="00BD3D87">
        <w:t xml:space="preserve">: </w:t>
      </w:r>
      <w:proofErr w:type="spellStart"/>
      <w:r w:rsidR="00BD3D87">
        <w:t>76591147167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2D4C4F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D4C4F">
        <w:t>16</w:t>
      </w:r>
      <w:proofErr w:type="spellEnd"/>
      <w:r w:rsidR="00F7152E">
        <w:t xml:space="preserve">. </w:t>
      </w:r>
      <w:r w:rsidR="002D4C4F">
        <w:t>prosinca</w:t>
      </w:r>
      <w:r w:rsidR="00DB097D">
        <w:t xml:space="preserve"> </w:t>
      </w:r>
      <w:proofErr w:type="spellStart"/>
      <w:r w:rsidR="00DB097D">
        <w:t>201</w:t>
      </w:r>
      <w:r w:rsidR="002D4C4F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D4C4F">
        <w:t>1615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D4C4F">
        <w:t>1615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2D4C4F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AA4" w:rsidP="00FD0D3C" w:rsidR="00894AA4">
      <w:r>
        <w:separator/>
      </w:r>
    </w:p>
  </w:endnote>
  <w:endnote w:id="0" w:type="continuationSeparator">
    <w:p w:rsidRDefault="00894AA4" w:rsidP="00FD0D3C" w:rsidR="00894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AA4" w:rsidP="00FD0D3C" w:rsidR="00894AA4">
      <w:r>
        <w:separator/>
      </w:r>
    </w:p>
  </w:footnote>
  <w:footnote w:id="0" w:type="continuationSeparator">
    <w:p w:rsidRDefault="00894AA4" w:rsidP="00FD0D3C" w:rsidR="00894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929D7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56B07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D4C4F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4681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3976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E4603"/>
    <w:rsid w:val="004F1ABF"/>
    <w:rsid w:val="004F2557"/>
    <w:rsid w:val="004F3B9A"/>
    <w:rsid w:val="005064EA"/>
    <w:rsid w:val="0050790E"/>
    <w:rsid w:val="00520DFA"/>
    <w:rsid w:val="005223C0"/>
    <w:rsid w:val="00522CDE"/>
    <w:rsid w:val="00533A21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0F6C"/>
    <w:rsid w:val="005E2E65"/>
    <w:rsid w:val="005F1F58"/>
    <w:rsid w:val="005F2677"/>
    <w:rsid w:val="005F728A"/>
    <w:rsid w:val="00601065"/>
    <w:rsid w:val="00602193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94AA4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E6174"/>
    <w:rsid w:val="008F1997"/>
    <w:rsid w:val="008F3526"/>
    <w:rsid w:val="00902A10"/>
    <w:rsid w:val="009045AE"/>
    <w:rsid w:val="00905EAD"/>
    <w:rsid w:val="00907214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3368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0429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D3D87"/>
    <w:rsid w:val="00BE02CD"/>
    <w:rsid w:val="00BE6CC8"/>
    <w:rsid w:val="00BF44B8"/>
    <w:rsid w:val="00BF6801"/>
    <w:rsid w:val="00BF6BCB"/>
    <w:rsid w:val="00BF7F3C"/>
    <w:rsid w:val="00C01A1D"/>
    <w:rsid w:val="00C06166"/>
    <w:rsid w:val="00C06B9A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4CB3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4979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21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21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21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21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1615</izvorni_sadrzaj>
    <derivirana_varijabla naziv="DomainObject.Predmet.Broj_1">1615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St-1615/2016</izvorni_sadrzaj>
    <derivirana_varijabla naziv="DomainObject.Predmet.OznakaBroj_1">St-1615/2016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STVARALAŠTVA, EKOLOŠKE SVJESNOSTI I ZDRAVOG ŽIVLJENJA SINERGIJA STVARANJA</izvorni_sadrzaj>
    <derivirana_varijabla naziv="DomainObject.Predmet.ProtustrankaFormated_1">  UDRUGA ZA PROMICANJE KULTURE STVARALAŠTVA, EKOLOŠKE SVJESNOSTI I ZDRAVOG ŽIVLJENJA SINERGIJA STVARANJA</derivirana_varijabla>
  </DomainObject.Predmet.ProtustrankaFormated>
  <DomainObject.Predmet.ProtustrankaFormatedOIB>
    <izvorni_sadrzaj>  UDRUGA ZA PROMICANJE KULTURE STVARALAŠTVA, EKOLOŠKE SVJESNOSTI I ZDRAVOG ŽIVLJENJA SINERGIJA STVARANJA, OIB 77115768886</izvorni_sadrzaj>
    <derivirana_varijabla naziv="DomainObject.Predmet.ProtustrankaFormatedOIB_1">  UDRUGA ZA PROMICANJE KULTURE STVARALAŠTVA, EKOLOŠKE SVJESNOSTI I ZDRAVOG ŽIVLJENJA SINERGIJA STVARANJA, OIB 77115768886</derivirana_varijabla>
  </DomainObject.Predmet.ProtustrankaFormatedOIB>
  <DomainObject.Predmet.ProtustrankaFormatedWithAdress>
    <izvorni_sadrzaj> UDRUGA ZA PROMICANJE KULTURE STVARALAŠTVA, EKOLOŠKE SVJESNOSTI I ZDRAVOG ŽIVLJENJA SINERGIJA STVARANJA, GRIŽANSKA 5, 10000 Zagreb</izvorni_sadrzaj>
    <derivirana_varijabla naziv="DomainObject.Predmet.ProtustrankaFormatedWithAdress_1"> UDRUGA ZA PROMICANJE KULTURE STVARALAŠTVA, EKOLOŠKE SVJESNOSTI I ZDRAVOG ŽIVLJENJA SINERGIJA STVARANJA, GRIŽANSKA 5, 10000 Zagreb</derivirana_varijabla>
  </DomainObject.Predmet.ProtustrankaFormatedWithAdress>
  <DomainObject.Predmet.ProtustrankaFormatedWithAdressOIB>
    <izvorni_sadrzaj> UDRUGA ZA PROMICANJE KULTURE STVARALAŠTVA, EKOLOŠKE SVJESNOSTI I ZDRAVOG ŽIVLJENJA SINERGIJA STVARANJA, OIB 77115768886, GRIŽANSKA 5, 10000 Zagreb</izvorni_sadrzaj>
    <derivirana_varijabla naziv="DomainObject.Predmet.ProtustrankaFormatedWithAdressOIB_1"> UDRUGA ZA PROMICANJE KULTURE STVARALAŠTVA, EKOLOŠKE SVJESNOSTI I ZDRAVOG ŽIVLJENJA SINERGIJA STVARANJA, OIB 77115768886, GRIŽANSKA 5, 10000 Zagreb</derivirana_varijabla>
  </DomainObject.Predmet.ProtustrankaFormatedWithAdressOIB>
  <DomainObject.Predmet.ProtustrankaWithAdress>
    <izvorni_sadrzaj>UDRUGA ZA PROMICANJE KULTURE STVARALAŠTVA, EKOLOŠKE SVJESNOSTI I ZDRAVOG ŽIVLJENJA SINERGIJA STVARANJA GRIŽANSKA 5, 10000 Zagreb</izvorni_sadrzaj>
    <derivirana_varijabla naziv="DomainObject.Predmet.ProtustrankaWithAdress_1">UDRUGA ZA PROMICANJE KULTURE STVARALAŠTVA, EKOLOŠKE SVJESNOSTI I ZDRAVOG ŽIVLJENJA SINERGIJA STVARANJA GRIŽANSKA 5, 10000 Zagreb</derivirana_varijabla>
  </DomainObject.Predmet.ProtustrankaWithAdress>
  <DomainObject.Predmet.ProtustrankaWithAdressOIB>
    <izvorni_sadrzaj>UDRUGA ZA PROMICANJE KULTURE STVARALAŠTVA, EKOLOŠKE SVJESNOSTI I ZDRAVOG ŽIVLJENJA SINERGIJA STVARANJA, OIB 77115768886, GRIŽANSKA 5, 10000 Zagreb</izvorni_sadrzaj>
    <derivirana_varijabla naziv="DomainObject.Predmet.ProtustrankaWithAdressOIB_1">UDRUGA ZA PROMICANJE KULTURE STVARALAŠTVA, EKOLOŠKE SVJESNOSTI I ZDRAVOG ŽIVLJENJA SINERGIJA STVARANJA, OIB 77115768886, GRIŽANSKA 5, 10000 Zagreb</derivirana_varijabla>
  </DomainObject.Predmet.ProtustrankaWithAdressOIB>
  <DomainObject.Predmet.ProtustrankaNazivFormated>
    <izvorni_sadrzaj>UDRUGA ZA PROMICANJE KULTURE STVARALAŠTVA, EKOLOŠKE SVJESNOSTI I ZDRAVOG ŽIVLJENJA SINERGIJA STVARANJA</izvorni_sadrzaj>
    <derivirana_varijabla naziv="DomainObject.Predmet.ProtustrankaNazivFormated_1">UDRUGA ZA PROMICANJE KULTURE STVARALAŠTVA, EKOLOŠKE SVJESNOSTI I ZDRAVOG ŽIVLJENJA SINERGIJA STVARANJA</derivirana_varijabla>
  </DomainObject.Predmet.ProtustrankaNazivFormated>
  <DomainObject.Predmet.ProtustrankaNazivFormatedOIB>
    <izvorni_sadrzaj>UDRUGA ZA PROMICANJE KULTURE STVARALAŠTVA, EKOLOŠKE SVJESNOSTI I ZDRAVOG ŽIVLJENJA SINERGIJA STVARANJA, OIB 77115768886</izvorni_sadrzaj>
    <derivirana_varijabla naziv="DomainObject.Predmet.ProtustrankaNazivFormatedOIB_1">UDRUGA ZA PROMICANJE KULTURE STVARALAŠTVA, EKOLOŠKE SVJESNOSTI I ZDRAVOG ŽIVLJENJA SINERGIJA STVARANJA, OIB 77115768886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STVARALAŠTVA, EKOLOŠKE SVJESNOSTI I ZDRAVOG ŽIVLJENJA SINERGIJA STVARANJA</item>
    </izvorni_sadrzaj>
    <derivirana_varijabla naziv="DomainObject.Predmet.ProtuStrankaListFormated_1">
      <item>UDRUGA ZA PROMICANJE KULTURE STVARALAŠTVA, EKOLOŠKE SVJESNOSTI I ZDRAVOG ŽIVLJENJA SINERGIJA STVARANJA</item>
    </derivirana_varijabla>
  </DomainObject.Predmet.ProtuStrankaListFormated>
  <DomainObject.Predmet.ProtuStrankaListFormatedOIB>
    <izvorni_sadrzaj>
      <item>UDRUGA ZA PROMICANJE KULTURE STVARALAŠTVA, EKOLOŠKE SVJESNOSTI I ZDRAVOG ŽIVLJENJA SINERGIJA STVARANJA, OIB 77115768886</item>
    </izvorni_sadrzaj>
    <derivirana_varijabla naziv="DomainObject.Predmet.ProtuStrankaListFormatedOIB_1">
      <item>UDRUGA ZA PROMICANJE KULTURE STVARALAŠTVA, EKOLOŠKE SVJESNOSTI I ZDRAVOG ŽIVLJENJA SINERGIJA STVARANJA, OIB 77115768886</item>
    </derivirana_varijabla>
  </DomainObject.Predmet.ProtuStrankaListFormatedOIB>
  <DomainObject.Predmet.ProtuStrankaListFormatedWithAdress>
    <izvorni_sadrzaj>
      <item>UDRUGA ZA PROMICANJE KULTURE STVARALAŠTVA, EKOLOŠKE SVJESNOSTI I ZDRAVOG ŽIVLJENJA SINERGIJA STVARANJA, GRIŽANSKA 5, 10000 Zagreb</item>
    </izvorni_sadrzaj>
    <derivirana_varijabla naziv="DomainObject.Predmet.ProtuStrankaListFormatedWithAdress_1">
      <item>UDRUGA ZA PROMICANJE KULTURE STVARALAŠTVA, EKOLOŠKE SVJESNOSTI I ZDRAVOG ŽIVLJENJA SINERGIJA STVARANJA, GRIŽANSKA 5, 10000 Zagreb</item>
    </derivirana_varijabla>
  </DomainObject.Predmet.ProtuStrankaListFormatedWithAdress>
  <DomainObject.Predmet.ProtuStrankaListFormatedWithAdressOIB>
    <izvorni_sadrzaj>
      <item>UDRUGA ZA PROMICANJE KULTURE STVARALAŠTVA, EKOLOŠKE SVJESNOSTI I ZDRAVOG ŽIVLJENJA SINERGIJA STVARANJA, OIB 77115768886, GRIŽANSKA 5, 10000 Zagreb</item>
    </izvorni_sadrzaj>
    <derivirana_varijabla naziv="DomainObject.Predmet.ProtuStrankaListFormatedWithAdressOIB_1">
      <item>UDRUGA ZA PROMICANJE KULTURE STVARALAŠTVA, EKOLOŠKE SVJESNOSTI I ZDRAVOG ŽIVLJENJA SINERGIJA STVARANJA, OIB 77115768886, GRIŽANSKA 5, 10000 Zagreb</item>
    </derivirana_varijabla>
  </DomainObject.Predmet.ProtuStrankaListFormatedWithAdressOIB>
  <DomainObject.Predmet.ProtuStrankaListNazivFormated>
    <izvorni_sadrzaj>
      <item>UDRUGA ZA PROMICANJE KULTURE STVARALAŠTVA, EKOLOŠKE SVJESNOSTI I ZDRAVOG ŽIVLJENJA SINERGIJA STVARANJA</item>
    </izvorni_sadrzaj>
    <derivirana_varijabla naziv="DomainObject.Predmet.ProtuStrankaListNazivFormated_1">
      <item>UDRUGA ZA PROMICANJE KULTURE STVARALAŠTVA, EKOLOŠKE SVJESNOSTI I ZDRAVOG ŽIVLJENJA SINERGIJA STVARANJA</item>
    </derivirana_varijabla>
  </DomainObject.Predmet.ProtuStrankaListNazivFormated>
  <DomainObject.Predmet.ProtuStrankaListNazivFormatedOIB>
    <izvorni_sadrzaj>
      <item>UDRUGA ZA PROMICANJE KULTURE STVARALAŠTVA, EKOLOŠKE SVJESNOSTI I ZDRAVOG ŽIVLJENJA SINERGIJA STVARANJA, OIB 77115768886</item>
    </izvorni_sadrzaj>
    <derivirana_varijabla naziv="DomainObject.Predmet.ProtuStrankaListNazivFormatedOIB_1">
      <item>UDRUGA ZA PROMICANJE KULTURE STVARALAŠTVA, EKOLOŠKE SVJESNOSTI I ZDRAVOG ŽIVLJENJA SINERGIJA STVARANJA, OIB 77115768886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STVARALAŠTVA, EKOLOŠKE SVJESNOSTI I ZDRAVOG ŽIVLJENJA SINERGIJA STVARANJA</izvorni_sadrzaj>
    <derivirana_varijabla naziv="DomainObject.Predmet.ProtustrankaIDrugi_1">UDRUGA ZA PROMICANJE KULTURE STVARALAŠTVA, EKOLOŠKE SVJESNOSTI I ZDRAVOG ŽIVLJENJA SINERGIJA STVARANJA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STVARALAŠTVA, EKOLOŠKE SVJESNOSTI I ZDRAVOG ŽIVLJENJA SINERGIJA STVARANJA, OIB 77115768886, GRIŽANSKA 5, 10000 Zagreb</izvorni_sadrzaj>
    <derivirana_varijabla naziv="DomainObject.Predmet.ProtustrankaIDrugiAdressOIB_1">UDRUGA ZA PROMICANJE KULTURE STVARALAŠTVA, EKOLOŠKE SVJESNOSTI I ZDRAVOG ŽIVLJENJA SINERGIJA STVARANJA, OIB 77115768886, GRIŽANSKA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KULTURE STVARALAŠTVA, EKOLOŠKE SVJESNOSTI I ZDRAVOG ŽIVLJENJA SINERGIJA STVARANJA</item>
      <item>FINA Regionalni centar Zagreb</item>
    </izvorni_sadrzaj>
    <derivirana_varijabla naziv="DomainObject.Predmet.SudioniciListNaziv_1">
      <item>UDRUGA ZA PROMICANJE KULTURE STVARALAŠTVA, EKOLOŠKE SVJESNOSTI I ZDRAVOG ŽIVLJENJA SINERGIJA STVARANJA</item>
      <item>FINA Regionalni centar Zagreb</item>
    </derivirana_varijabla>
  </DomainObject.Predmet.SudioniciListNaziv>
  <DomainObject.Predmet.SudioniciListAdressOIB>
    <izvorni_sadrzaj>
      <item>UDRUGA ZA PROMICANJE KULTURE STVARALAŠTVA, EKOLOŠKE SVJESNOSTI I ZDRAVOG ŽIVLJENJA SINERGIJA STVARANJA, OIB 77115768886, GRIŽANSKA 5,10000 Zagreb</item>
      <item>FINA Regionalni centar Zagreb, OIB 85821130368, Trg svibanjskih žrtava 1995. 1,10000 Zagreb</item>
    </izvorni_sadrzaj>
    <derivirana_varijabla naziv="DomainObject.Predmet.SudioniciListAdressOIB_1">
      <item>UDRUGA ZA PROMICANJE KULTURE STVARALAŠTVA, EKOLOŠKE SVJESNOSTI I ZDRAVOG ŽIVLJENJA SINERGIJA STVARANJA, OIB 77115768886, GRIŽANSKA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77115768886</item>
      <item>, OIB 85821130368</item>
    </izvorni_sadrzaj>
    <derivirana_varijabla naziv="DomainObject.Predmet.SudioniciListNazivOIB_1">
      <item>, OIB 77115768886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F09330-685A-44B7-93AA-E56AA2E83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385</properties:Words>
  <properties:Characters>2080</properties:Characters>
  <properties:Lines>179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2016-09-16T08:04:00Z</dcterms:created>
  <dc:creator>wsadmin</dc:creator>
  <cp:lastModifiedBy>Sanda Gučić</cp:lastModifiedBy>
  <cp:lastPrinted>2016-09-16T08:05:00Z</cp:lastPrinted>
  <dcterms:modified xmlns:xsi="http://www.w3.org/2001/XMLSchema-instance" xsi:type="dcterms:W3CDTF">2016-09-16T11:49:00Z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