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add8" w14:paraId="bbeadd8" w:rsidRDefault="00196798" w:rsidP="00196798" w:rsidR="00196798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St-959/15-3</w:t>
      </w:r>
    </w:p>
    <w:p w:rsidRDefault="00196798" w:rsidP="00196798" w:rsidR="00196798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798" w:rsidP="00196798" w:rsidR="00196798">
      <w:r>
        <w:t xml:space="preserve">         REPUBLIKA HRVATSKA</w:t>
      </w:r>
    </w:p>
    <w:p w:rsidRDefault="00196798" w:rsidP="00196798" w:rsidR="00196798">
      <w:r>
        <w:t xml:space="preserve"> TRGOVAČKI SUD U VARAŽDINU</w:t>
      </w:r>
    </w:p>
    <w:p w:rsidRDefault="00196798" w:rsidP="00196798" w:rsidR="00196798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196798" w:rsidP="00196798" w:rsidR="00196798">
      <w:pPr>
        <w:outlineLvl w:val="0"/>
        <w:rPr>
          <w:lang w:val="hr-HR"/>
        </w:rPr>
      </w:pPr>
    </w:p>
    <w:p w:rsidRDefault="00196798" w:rsidP="00196798" w:rsidR="00196798">
      <w:pPr>
        <w:jc w:val="center"/>
        <w:rPr>
          <w:lang w:val="hr-HR"/>
        </w:rPr>
      </w:pPr>
    </w:p>
    <w:p w:rsidRDefault="00196798" w:rsidP="00196798" w:rsidR="00196798">
      <w:pPr>
        <w:jc w:val="center"/>
        <w:rPr>
          <w:lang w:val="hr-HR"/>
        </w:rPr>
      </w:pPr>
    </w:p>
    <w:p w:rsidRDefault="00196798" w:rsidP="00196798" w:rsidR="00196798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 w:rsidR="002A697B"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 w:rsidR="002A697B">
        <w:t>Mariji</w:t>
      </w:r>
      <w:proofErr w:type="spellEnd"/>
      <w:r w:rsidR="002A697B">
        <w:t xml:space="preserve"> </w:t>
      </w:r>
      <w:proofErr w:type="spellStart"/>
      <w:r w:rsidR="002A697B">
        <w:t>Levanić</w:t>
      </w:r>
      <w:proofErr w:type="spellEnd"/>
      <w:r w:rsidR="002A697B">
        <w:t xml:space="preserve"> </w:t>
      </w:r>
      <w:proofErr w:type="spellStart"/>
      <w:r w:rsidR="002A697B">
        <w:t>Škerbić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2A697B">
        <w:t xml:space="preserve">ŠELI </w:t>
      </w:r>
      <w:proofErr w:type="spellStart"/>
      <w:r w:rsidR="002A697B">
        <w:t>d.o.o</w:t>
      </w:r>
      <w:proofErr w:type="spellEnd"/>
      <w:r w:rsidR="002A697B">
        <w:t xml:space="preserve">., </w:t>
      </w:r>
      <w:proofErr w:type="spellStart"/>
      <w:r w:rsidR="002A697B">
        <w:t>Đurđevac</w:t>
      </w:r>
      <w:proofErr w:type="spellEnd"/>
      <w:r w:rsidR="002A697B">
        <w:t xml:space="preserve">, </w:t>
      </w:r>
      <w:proofErr w:type="spellStart"/>
      <w:r w:rsidR="002A697B">
        <w:t>Ivana</w:t>
      </w:r>
      <w:proofErr w:type="spellEnd"/>
      <w:r w:rsidR="002A697B">
        <w:t xml:space="preserve"> </w:t>
      </w:r>
      <w:proofErr w:type="spellStart"/>
      <w:r w:rsidR="002A697B">
        <w:t>Đuriševića</w:t>
      </w:r>
      <w:proofErr w:type="spellEnd"/>
      <w:r w:rsidR="002A697B">
        <w:t xml:space="preserve"> 20, OIB: 88770249842</w:t>
      </w:r>
      <w:r>
        <w:t xml:space="preserve">,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196798" w:rsidP="00196798" w:rsidR="00196798">
      <w:pPr>
        <w:jc w:val="both"/>
      </w:pPr>
    </w:p>
    <w:p w:rsidRDefault="00196798" w:rsidP="00196798" w:rsidR="00196798">
      <w:pPr>
        <w:jc w:val="both"/>
      </w:pPr>
    </w:p>
    <w:p w:rsidRDefault="00196798" w:rsidP="00196798" w:rsidR="0019679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96798" w:rsidP="00196798" w:rsidR="00196798">
      <w:pPr>
        <w:jc w:val="center"/>
        <w:rPr>
          <w:sz w:val="28"/>
          <w:szCs w:val="28"/>
          <w:lang w:val="hr-HR"/>
        </w:rPr>
      </w:pPr>
    </w:p>
    <w:p w:rsidRDefault="00196798" w:rsidP="00196798" w:rsidR="00196798">
      <w:pPr>
        <w:jc w:val="both"/>
        <w:rPr>
          <w:lang w:val="hr-HR"/>
        </w:rPr>
      </w:pPr>
    </w:p>
    <w:p w:rsidRDefault="00196798" w:rsidP="00196798" w:rsidR="00196798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2A697B">
        <w:t xml:space="preserve">ŠELI </w:t>
      </w:r>
      <w:proofErr w:type="spellStart"/>
      <w:r w:rsidR="002A697B">
        <w:t>d.o.o</w:t>
      </w:r>
      <w:proofErr w:type="spellEnd"/>
      <w:r w:rsidR="002A697B">
        <w:t xml:space="preserve">., </w:t>
      </w:r>
      <w:proofErr w:type="spellStart"/>
      <w:r w:rsidR="002A697B">
        <w:t>Đurđevac</w:t>
      </w:r>
      <w:proofErr w:type="spellEnd"/>
      <w:r w:rsidR="002A697B">
        <w:t xml:space="preserve">, </w:t>
      </w:r>
      <w:proofErr w:type="spellStart"/>
      <w:r w:rsidR="002A697B">
        <w:t>Ivana</w:t>
      </w:r>
      <w:proofErr w:type="spellEnd"/>
      <w:r w:rsidR="002A697B">
        <w:t xml:space="preserve"> </w:t>
      </w:r>
      <w:proofErr w:type="spellStart"/>
      <w:r w:rsidR="002A697B">
        <w:t>Đuriševića</w:t>
      </w:r>
      <w:proofErr w:type="spellEnd"/>
      <w:r w:rsidR="002A697B">
        <w:t xml:space="preserve"> 20, OIB: 88770249842</w:t>
      </w:r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2A697B">
        <w:t>3.745,87</w:t>
      </w:r>
      <w:r>
        <w:t xml:space="preserve"> </w:t>
      </w:r>
      <w:proofErr w:type="gramStart"/>
      <w:r>
        <w:t>kn</w:t>
      </w:r>
      <w:proofErr w:type="gramEnd"/>
      <w:r>
        <w:t>.</w:t>
      </w:r>
    </w:p>
    <w:p w:rsidRDefault="00196798" w:rsidP="00196798" w:rsidR="00196798">
      <w:pPr>
        <w:jc w:val="both"/>
      </w:pPr>
    </w:p>
    <w:p w:rsidRDefault="00196798" w:rsidP="00196798" w:rsidR="00196798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2A697B">
        <w:t>Željka</w:t>
      </w:r>
      <w:proofErr w:type="spellEnd"/>
      <w:r w:rsidR="002A697B">
        <w:t xml:space="preserve"> </w:t>
      </w:r>
      <w:proofErr w:type="spellStart"/>
      <w:r w:rsidR="002A697B">
        <w:t>Burulic</w:t>
      </w:r>
      <w:proofErr w:type="spellEnd"/>
      <w:r w:rsidR="002A697B">
        <w:t xml:space="preserve"> </w:t>
      </w:r>
      <w:proofErr w:type="spellStart"/>
      <w:r w:rsidR="002A697B">
        <w:t>Harčević</w:t>
      </w:r>
      <w:proofErr w:type="spellEnd"/>
      <w:r w:rsidR="002A697B">
        <w:t xml:space="preserve">, </w:t>
      </w:r>
      <w:proofErr w:type="spellStart"/>
      <w:r w:rsidR="002A697B">
        <w:t>Đurđevac</w:t>
      </w:r>
      <w:proofErr w:type="spellEnd"/>
      <w:r w:rsidR="002A697B">
        <w:t xml:space="preserve">, </w:t>
      </w:r>
      <w:proofErr w:type="spellStart"/>
      <w:r w:rsidR="002A697B">
        <w:t>Ivana</w:t>
      </w:r>
      <w:proofErr w:type="spellEnd"/>
      <w:r w:rsidR="002A697B">
        <w:t xml:space="preserve"> </w:t>
      </w:r>
      <w:proofErr w:type="spellStart"/>
      <w:r w:rsidR="002A697B">
        <w:t>Đuriševića</w:t>
      </w:r>
      <w:proofErr w:type="spellEnd"/>
      <w:r w:rsidR="002A697B">
        <w:t xml:space="preserve"> 36, OIB: 71653332355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196798" w:rsidP="00196798" w:rsidR="00196798">
      <w:pPr>
        <w:jc w:val="both"/>
      </w:pPr>
    </w:p>
    <w:p w:rsidRDefault="00196798" w:rsidP="00196798" w:rsidR="00196798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196798" w:rsidP="00196798" w:rsidR="00196798">
      <w:pPr>
        <w:jc w:val="both"/>
      </w:pPr>
    </w:p>
    <w:p w:rsidRDefault="00196798" w:rsidP="00196798" w:rsidR="00196798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196798" w:rsidP="00196798" w:rsidR="00196798">
      <w:pPr>
        <w:jc w:val="both"/>
      </w:pPr>
    </w:p>
    <w:p w:rsidRDefault="00196798" w:rsidP="00196798" w:rsidR="00196798">
      <w:pPr>
        <w:jc w:val="both"/>
      </w:pPr>
      <w:r>
        <w:tab/>
      </w:r>
    </w:p>
    <w:p w:rsidRDefault="00196798" w:rsidP="00196798" w:rsidR="00196798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196798" w:rsidP="00196798" w:rsidR="00196798">
      <w:pPr>
        <w:outlineLvl w:val="0"/>
        <w:rPr>
          <w:lang w:val="hr-HR"/>
        </w:rPr>
      </w:pPr>
    </w:p>
    <w:p w:rsidRDefault="00196798" w:rsidP="00196798" w:rsidR="00196798">
      <w:pPr>
        <w:outlineLvl w:val="0"/>
        <w:rPr>
          <w:lang w:val="hr-HR"/>
        </w:rPr>
      </w:pPr>
    </w:p>
    <w:p w:rsidRDefault="00196798" w:rsidP="00196798" w:rsidR="00196798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196798" w:rsidP="00196798" w:rsidR="00196798">
      <w:pPr>
        <w:outlineLvl w:val="0"/>
        <w:rPr>
          <w:lang w:val="hr-HR"/>
        </w:rPr>
      </w:pPr>
    </w:p>
    <w:p w:rsidRDefault="00196798" w:rsidP="00196798" w:rsidR="00196798">
      <w:pPr>
        <w:jc w:val="both"/>
        <w:outlineLvl w:val="0"/>
        <w:rPr>
          <w:lang w:val="hr-HR"/>
        </w:rPr>
      </w:pPr>
      <w:r>
        <w:rPr>
          <w:lang w:val="hr-HR"/>
        </w:rPr>
        <w:tab/>
        <w:t>Dana 02. prosinca 2015.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2A697B">
        <w:t xml:space="preserve">ŠELI </w:t>
      </w:r>
      <w:proofErr w:type="spellStart"/>
      <w:r w:rsidR="002A697B">
        <w:t>d.o.o</w:t>
      </w:r>
      <w:proofErr w:type="spellEnd"/>
      <w:r w:rsidR="002A697B">
        <w:t xml:space="preserve">., </w:t>
      </w:r>
      <w:proofErr w:type="spellStart"/>
      <w:r w:rsidR="002A697B">
        <w:t>Đurđevac</w:t>
      </w:r>
      <w:proofErr w:type="spellEnd"/>
      <w:r w:rsidR="002A697B">
        <w:t xml:space="preserve">, </w:t>
      </w:r>
      <w:proofErr w:type="spellStart"/>
      <w:r w:rsidR="002A697B">
        <w:t>Ivana</w:t>
      </w:r>
      <w:proofErr w:type="spellEnd"/>
      <w:r w:rsidR="002A697B">
        <w:t xml:space="preserve"> </w:t>
      </w:r>
      <w:proofErr w:type="spellStart"/>
      <w:r w:rsidR="002A697B">
        <w:t>Đuriševića</w:t>
      </w:r>
      <w:proofErr w:type="spellEnd"/>
      <w:r w:rsidR="002A697B">
        <w:t xml:space="preserve"> 20, OIB: 88770249842</w:t>
      </w:r>
      <w:r>
        <w:t xml:space="preserve">, </w:t>
      </w:r>
      <w:proofErr w:type="spellStart"/>
      <w:r>
        <w:t>Varaždin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30. </w:t>
      </w:r>
      <w:proofErr w:type="spellStart"/>
      <w:proofErr w:type="gramStart"/>
      <w:r>
        <w:t>studenog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2A697B">
        <w:t>3.745,87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196798" w:rsidP="00196798" w:rsidR="00196798">
      <w:pPr>
        <w:jc w:val="both"/>
        <w:outlineLvl w:val="0"/>
        <w:rPr>
          <w:lang w:val="hr-HR"/>
        </w:rPr>
      </w:pPr>
    </w:p>
    <w:p w:rsidRDefault="00196798" w:rsidP="00196798" w:rsidR="00196798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196798" w:rsidP="00196798" w:rsidR="00196798">
      <w:pPr>
        <w:jc w:val="both"/>
        <w:outlineLvl w:val="0"/>
        <w:rPr>
          <w:lang w:val="hr-HR"/>
        </w:rPr>
      </w:pPr>
    </w:p>
    <w:p w:rsidRDefault="00196798" w:rsidP="00196798" w:rsidR="00196798">
      <w:pPr>
        <w:jc w:val="center"/>
        <w:outlineLvl w:val="0"/>
        <w:rPr>
          <w:lang w:val="hr-HR"/>
        </w:rPr>
      </w:pPr>
    </w:p>
    <w:p w:rsidRDefault="00196798" w:rsidP="00196798" w:rsidR="00196798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196798" w:rsidP="00196798" w:rsidR="00196798">
      <w:pPr>
        <w:jc w:val="center"/>
        <w:outlineLvl w:val="0"/>
        <w:rPr>
          <w:lang w:val="hr-HR"/>
        </w:rPr>
      </w:pPr>
    </w:p>
    <w:p w:rsidRDefault="00196798" w:rsidP="00196798" w:rsidR="0019679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96798" w:rsidP="00196798" w:rsidR="00196798">
      <w:pPr>
        <w:jc w:val="center"/>
        <w:outlineLvl w:val="0"/>
        <w:rPr>
          <w:lang w:val="hr-HR"/>
        </w:rPr>
      </w:pPr>
    </w:p>
    <w:p w:rsidRDefault="00196798" w:rsidP="00196798" w:rsidR="00196798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196798" w:rsidP="00196798" w:rsidR="00196798">
      <w:pPr>
        <w:ind w:firstLine="720" w:left="3600"/>
        <w:outlineLvl w:val="0"/>
        <w:rPr>
          <w:lang w:val="hr-HR"/>
        </w:rPr>
      </w:pPr>
    </w:p>
    <w:p w:rsidRDefault="00196798" w:rsidP="00196798" w:rsidR="0019679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Škerbić</w:t>
      </w:r>
      <w:proofErr w:type="spellEnd"/>
    </w:p>
    <w:p w:rsidRDefault="00196798" w:rsidP="00196798" w:rsidR="00196798">
      <w:pPr>
        <w:ind w:firstLine="720" w:left="3600"/>
        <w:outlineLvl w:val="0"/>
        <w:rPr>
          <w:lang w:val="hr-HR"/>
        </w:rPr>
      </w:pPr>
    </w:p>
    <w:p w:rsidRDefault="00196798" w:rsidP="00196798" w:rsidR="00196798">
      <w:pPr>
        <w:outlineLvl w:val="0"/>
        <w:rPr>
          <w:lang w:val="hr-HR"/>
        </w:rPr>
      </w:pPr>
    </w:p>
    <w:p w:rsidRDefault="00196798" w:rsidP="00196798" w:rsidR="00196798">
      <w:pPr>
        <w:outlineLvl w:val="0"/>
        <w:rPr>
          <w:lang w:val="hr-HR"/>
        </w:rPr>
      </w:pPr>
    </w:p>
    <w:p w:rsidRDefault="00196798" w:rsidP="00196798" w:rsidR="00196798">
      <w:pPr>
        <w:outlineLvl w:val="0"/>
        <w:rPr>
          <w:lang w:val="hr-HR"/>
        </w:rPr>
      </w:pPr>
    </w:p>
    <w:p w:rsidRDefault="00196798" w:rsidP="00196798" w:rsidR="00196798">
      <w:pPr>
        <w:outlineLvl w:val="0"/>
        <w:rPr>
          <w:lang w:val="hr-HR"/>
        </w:rPr>
      </w:pPr>
    </w:p>
    <w:p w:rsidRDefault="00196798" w:rsidP="00196798" w:rsidR="0019679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96798" w:rsidP="00196798" w:rsidR="00196798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196798" w:rsidP="00196798" w:rsidR="00196798"/>
    <w:p w:rsidRDefault="00196798" w:rsidP="00196798" w:rsidR="00196798"/>
    <w:p w:rsidRDefault="00DA0242" w:rsidP="00196798" w:rsidR="00DA0242" w:rsidRPr="00196798"/>
    <w:sectPr w:rsidSect="00EB0D4C" w:rsidR="00DA0242" w:rsidRPr="0019679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98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97B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967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967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73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St-959/2015-3</izvorni_sadrzaj>
    <derivirana_varijabla naziv="DomainObject.Oznaka_1">St-959/2015-3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St-959/2015</izvorni_sadrzaj>
    <derivirana_varijabla naziv="DomainObject.Predmet.OznakaBroj_1">St-959/2015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ŠELI društvo s ograničenom odgovornošću za trgovinu, proizvodnju i usluge</izvorni_sadrzaj>
    <derivirana_varijabla naziv="DomainObject.Predmet.ProtustrankaFormated_1">  ŠELI društvo s ograničenom odgovornošću za trgovinu, proizvodnju i usluge</derivirana_varijabla>
  </DomainObject.Predmet.ProtustrankaFormated>
  <DomainObject.Predmet.ProtustrankaFormatedOIB>
    <izvorni_sadrzaj>  ŠELI društvo s ograničenom odgovornošću za trgovinu, proizvodnju i usluge, OIB 88770249842</izvorni_sadrzaj>
    <derivirana_varijabla naziv="DomainObject.Predmet.ProtustrankaFormatedOIB_1">  ŠELI društvo s ograničenom odgovornošću za trgovinu, proizvodnju i usluge, OIB 88770249842</derivirana_varijabla>
  </DomainObject.Predmet.ProtustrankaFormatedOIB>
  <DomainObject.Predmet.ProtustrankaFormatedWithAdress>
    <izvorni_sadrzaj> ŠELI društvo s ograničenom odgovornošću za trgovinu, proizvodnju i usluge, Ivana Đuriševića 20, 48350 Đurđevac</izvorni_sadrzaj>
    <derivirana_varijabla naziv="DomainObject.Predmet.ProtustrankaFormatedWithAdress_1"> ŠELI društvo s ograničenom odgovornošću za trgovinu, proizvodnju i usluge, Ivana Đuriševića 20, 48350 Đurđevac</derivirana_varijabla>
  </DomainObject.Predmet.ProtustrankaFormatedWithAdress>
  <DomainObject.Predmet.ProtustrankaFormatedWithAdressOIB>
    <izvorni_sadrzaj> ŠELI društvo s ograničenom odgovornošću za trgovinu, proizvodnju i usluge, OIB 88770249842, Ivana Đuriševića 20, 48350 Đurđevac</izvorni_sadrzaj>
    <derivirana_varijabla naziv="DomainObject.Predmet.ProtustrankaFormatedWithAdressOIB_1"> ŠELI društvo s ograničenom odgovornošću za trgovinu, proizvodnju i usluge, OIB 88770249842, Ivana Đuriševića 20, 48350 Đurđevac</derivirana_varijabla>
  </DomainObject.Predmet.ProtustrankaFormatedWithAdressOIB>
  <DomainObject.Predmet.ProtustrankaWithAdress>
    <izvorni_sadrzaj>ŠELI društvo s ograničenom odgovornošću za trgovinu, proizvodnju i usluge Ivana Đuriševića 20, 48350 Đurđevac</izvorni_sadrzaj>
    <derivirana_varijabla naziv="DomainObject.Predmet.ProtustrankaWithAdress_1">ŠELI društvo s ograničenom odgovornošću za trgovinu, proizvodnju i usluge Ivana Đuriševića 20, 48350 Đurđevac</derivirana_varijabla>
  </DomainObject.Predmet.ProtustrankaWithAdress>
  <DomainObject.Predmet.ProtustrankaWithAdressOIB>
    <izvorni_sadrzaj>ŠELI društvo s ograničenom odgovornošću za trgovinu, proizvodnju i usluge, OIB 88770249842, Ivana Đuriševića 20, 48350 Đurđevac</izvorni_sadrzaj>
    <derivirana_varijabla naziv="DomainObject.Predmet.ProtustrankaWithAdressOIB_1">ŠELI društvo s ograničenom odgovornošću za trgovinu, proizvodnju i usluge, OIB 88770249842, Ivana Đuriševića 20, 48350 Đurđevac</derivirana_varijabla>
  </DomainObject.Predmet.ProtustrankaWithAdressOIB>
  <DomainObject.Predmet.ProtustrankaNazivFormated>
    <izvorni_sadrzaj>ŠELI društvo s ograničenom odgovornošću za trgovinu, proizvodnju i usluge</izvorni_sadrzaj>
    <derivirana_varijabla naziv="DomainObject.Predmet.ProtustrankaNazivFormated_1">ŠELI društvo s ograničenom odgovornošću za trgovinu, proizvodnju i usluge</derivirana_varijabla>
  </DomainObject.Predmet.ProtustrankaNazivFormated>
  <DomainObject.Predmet.ProtustrankaNazivFormatedOIB>
    <izvorni_sadrzaj>ŠELI društvo s ograničenom odgovornošću za trgovinu, proizvodnju i usluge, OIB 88770249842</izvorni_sadrzaj>
    <derivirana_varijabla naziv="DomainObject.Predmet.ProtustrankaNazivFormatedOIB_1">ŠELI društvo s ograničenom odgovornošću za trgovinu, proizvodnju i usluge, OIB 88770249842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3745.87</izvorni_sadrzaj>
    <derivirana_varijabla naziv="DomainObject.Predmet.TrenutnaVrijednost_1">3745.87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ŠELI društvo s ograničenom odgovornošću za trgovinu, proizvodnju i usluge</item>
    </izvorni_sadrzaj>
    <derivirana_varijabla naziv="DomainObject.Predmet.ProtuStrankaListFormated_1">
      <item>ŠELI društvo s ograničenom odgovornošću za trgovinu, proizvodnju i usluge</item>
    </derivirana_varijabla>
  </DomainObject.Predmet.ProtuStrankaListFormated>
  <DomainObject.Predmet.ProtuStrankaListFormatedOIB>
    <izvorni_sadrzaj>
      <item>ŠELI društvo s ograničenom odgovornošću za trgovinu, proizvodnju i usluge, OIB 88770249842</item>
    </izvorni_sadrzaj>
    <derivirana_varijabla naziv="DomainObject.Predmet.ProtuStrankaListFormatedOIB_1">
      <item>ŠELI društvo s ograničenom odgovornošću za trgovinu, proizvodnju i usluge, OIB 88770249842</item>
    </derivirana_varijabla>
  </DomainObject.Predmet.ProtuStrankaListFormatedOIB>
  <DomainObject.Predmet.ProtuStrankaListFormatedWithAdress>
    <izvorni_sadrzaj>
      <item>ŠELI društvo s ograničenom odgovornošću za trgovinu, proizvodnju i usluge, Ivana Đuriševića 20, 48350 Đurđevac</item>
    </izvorni_sadrzaj>
    <derivirana_varijabla naziv="DomainObject.Predmet.ProtuStrankaListFormatedWithAdress_1">
      <item>ŠELI društvo s ograničenom odgovornošću za trgovinu, proizvodnju i usluge, Ivana Đuriševića 20, 48350 Đurđevac</item>
    </derivirana_varijabla>
  </DomainObject.Predmet.ProtuStrankaListFormatedWithAdress>
  <DomainObject.Predmet.ProtuStrankaListFormatedWithAdressOIB>
    <izvorni_sadrzaj>
      <item>ŠELI društvo s ograničenom odgovornošću za trgovinu, proizvodnju i usluge, OIB 88770249842, Ivana Đuriševića 20, 48350 Đurđevac</item>
    </izvorni_sadrzaj>
    <derivirana_varijabla naziv="DomainObject.Predmet.ProtuStrankaListFormatedWithAdressOIB_1">
      <item>ŠELI društvo s ograničenom odgovornošću za trgovinu, proizvodnju i usluge, OIB 88770249842, Ivana Đuriševića 20, 48350 Đurđevac</item>
    </derivirana_varijabla>
  </DomainObject.Predmet.ProtuStrankaListFormatedWithAdressOIB>
  <DomainObject.Predmet.ProtuStrankaListNazivFormated>
    <izvorni_sadrzaj>
      <item>ŠELI društvo s ograničenom odgovornošću za trgovinu, proizvodnju i usluge</item>
    </izvorni_sadrzaj>
    <derivirana_varijabla naziv="DomainObject.Predmet.ProtuStrankaListNazivFormated_1">
      <item>ŠELI društvo s ograničenom odgovornošću za trgovinu, proizvodnju i usluge</item>
    </derivirana_varijabla>
  </DomainObject.Predmet.ProtuStrankaListNazivFormated>
  <DomainObject.Predmet.ProtuStrankaListNazivFormatedOIB>
    <izvorni_sadrzaj>
      <item>ŠELI društvo s ograničenom odgovornošću za trgovinu, proizvodnju i usluge, OIB 88770249842</item>
    </izvorni_sadrzaj>
    <derivirana_varijabla naziv="DomainObject.Predmet.ProtuStrankaListNazivFormatedOIB_1">
      <item>ŠELI društvo s ograničenom odgovornošću za trgovinu, proizvodnju i usluge, OIB 88770249842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St-959/2015-3</izvorni_sadrzaj>
    <derivirana_varijabla naziv="DomainObject.PoslovniBrojDokumenta_1">St-959/2015-3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ŠELI društvo s ograničenom odgovornošću za trgovinu, proizvodnju i usluge</izvorni_sadrzaj>
    <derivirana_varijabla naziv="DomainObject.Predmet.ProtustrankaIDrugi_1">ŠELI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ŠELI društvo s ograničenom odgovornošću za trgovinu, proizvodnju i usluge, OIB 88770249842, Ivana Đuriševića 20, 48350 Đurđevac</izvorni_sadrzaj>
    <derivirana_varijabla naziv="DomainObject.Predmet.ProtustrankaIDrugiAdressOIB_1">ŠELI društvo s ograničenom odgovornošću za trgovinu, proizvodnju i usluge, OIB 88770249842, Ivana Đuriševića 20,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ŠELI društvo s ograničenom odgovornošću za trgovinu, proizvodnju i usluge</item>
      <item>Sudski registar, Trgovački sud u Varaždinu</item>
    </izvorni_sadrzaj>
    <derivirana_varijabla naziv="DomainObject.Predmet.SudioniciListNaziv_1">
      <item>Financijska agencija</item>
      <item>ŠELI društvo s ograničenom odgovornošću za trgovinu, proizvodnju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ŠELI društvo s ograničenom odgovornošću za trgovinu, proizvodnju i usluge, OIB 88770249842, Ivana Đuriševića 20,48350 Đurđevac</item>
      <item>Sudski registar, Trgovački sud u Varaždinu</item>
    </izvorni_sadrzaj>
    <derivirana_varijabla naziv="DomainObject.Predmet.SudioniciListAdressOIB_1">
      <item>Financijska agencija, OIB 85821130368, A. Cesarca 2,42000 Varaždin</item>
      <item>ŠELI društvo s ograničenom odgovornošću za trgovinu, proizvodnju i usluge, OIB 88770249842, Ivana Đuriševića 20,48350 Đurđevac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DBDDB-2BB6-45F0-B545-611ECCFDC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2472</properties:Characters>
  <properties:Lines>75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2016-03-08T07:15:00Z</cp:lastPrinted>
  <dcterms:modified xmlns:xsi="http://www.w3.org/2001/XMLSchema-instance" xsi:type="dcterms:W3CDTF">2016-03-08T07:15:00Z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