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c095" w14:paraId="e36c095" w:rsidRDefault="001704B3" w:rsidP="001704B3" w:rsidR="001704B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4B3" w:rsidP="001704B3" w:rsidR="001704B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704B3" w:rsidP="001704B3" w:rsidR="001704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704B3" w:rsidP="001704B3" w:rsidR="001704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704B3" w:rsidP="001704B3" w:rsidR="001704B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704B3" w:rsidP="001704B3" w:rsidR="001704B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704B3" w:rsidP="001704B3" w:rsidR="001704B3" w:rsidRPr="005D578C">
      <w:pPr>
        <w:jc w:val="center"/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704B3" w:rsidP="001704B3" w:rsidR="001704B3" w:rsidRPr="005D578C">
      <w:pPr>
        <w:rPr>
          <w:rFonts w:cs="Times New Roman" w:eastAsia="Times New Roman"/>
          <w:szCs w:val="24"/>
        </w:rPr>
      </w:pPr>
    </w:p>
    <w:p w:rsidRDefault="001704B3" w:rsidP="001704B3" w:rsidR="001704B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DRUŠTVO FITOAROMATERAPEUTA ISTRE, Pula, Galijotska 9, OIB 35933240333, reg. br. 18001401, 3. studenog 2016.</w:t>
      </w:r>
    </w:p>
    <w:p w:rsidRDefault="001704B3" w:rsidP="001704B3" w:rsidR="001704B3" w:rsidRPr="005D578C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704B3" w:rsidP="001704B3" w:rsidR="001704B3" w:rsidRPr="005D578C">
      <w:pPr>
        <w:rPr>
          <w:rFonts w:cs="Times New Roman" w:eastAsia="Times New Roman"/>
          <w:szCs w:val="24"/>
        </w:rPr>
      </w:pPr>
    </w:p>
    <w:p w:rsidRDefault="001704B3" w:rsidP="001704B3" w:rsidR="001704B3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DRUŠTVO FITOAROMATERAPEUTA ISTRE, Pula, Galijotska 9, OIB 35933240333, reg. br. 18001401.</w:t>
      </w:r>
    </w:p>
    <w:p w:rsidRDefault="001704B3" w:rsidP="001704B3" w:rsidR="001704B3" w:rsidRPr="005D578C">
      <w:pPr>
        <w:ind w:firstLine="709"/>
        <w:rPr>
          <w:rFonts w:cs="Times New Roman" w:eastAsia="Times New Roman"/>
          <w:szCs w:val="24"/>
        </w:rPr>
      </w:pPr>
    </w:p>
    <w:p w:rsidRDefault="001704B3" w:rsidP="001704B3" w:rsidR="001704B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70AE0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1704B3" w:rsidP="001704B3" w:rsidR="001704B3">
      <w:pPr>
        <w:rPr>
          <w:rFonts w:cs="Times New Roman" w:eastAsia="Times New Roman"/>
          <w:szCs w:val="20"/>
        </w:rPr>
      </w:pPr>
    </w:p>
    <w:p w:rsidRDefault="001704B3" w:rsidP="001704B3" w:rsidR="001704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DRUŠTVO FITOAROMATERAPEUTA ISTRE, Pula, Galijotska 9, OIB 35933240333, reg. br. 18001401.</w:t>
      </w:r>
    </w:p>
    <w:p w:rsidRDefault="001704B3" w:rsidP="001704B3" w:rsidR="001704B3">
      <w:pPr>
        <w:ind w:firstLine="709"/>
        <w:rPr>
          <w:rFonts w:cs="Times New Roman" w:eastAsia="Times New Roman"/>
          <w:szCs w:val="24"/>
        </w:rPr>
      </w:pPr>
    </w:p>
    <w:p w:rsidRDefault="001704B3" w:rsidP="001704B3" w:rsidR="001704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DRUŠTVO FITOAROMATERAPEUTA ISTRE, Pula, Galijotska 9, OIB 35933240333, reg. br. 18001401, iz Registra udruga u Republici Hrvatskoj.</w:t>
      </w:r>
    </w:p>
    <w:p w:rsidRDefault="001704B3" w:rsidP="001704B3" w:rsidR="001704B3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704B3" w:rsidP="001704B3" w:rsidR="001704B3">
      <w:pPr>
        <w:ind w:firstLine="708"/>
        <w:rPr>
          <w:rFonts w:cs="Times New Roman" w:eastAsia="Times New Roman"/>
          <w:szCs w:val="24"/>
        </w:rPr>
      </w:pPr>
    </w:p>
    <w:p w:rsidRDefault="001704B3" w:rsidP="001704B3" w:rsidR="001704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DRUŠTVO FITOAROMATERAPEUTA ISTRE, Pula.</w:t>
      </w:r>
    </w:p>
    <w:p w:rsidRDefault="001704B3" w:rsidP="001704B3" w:rsidR="001704B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rujna 2016. imao neizvršene osnove za plaćanje u neprekinutom razdoblju od 120 dana u ukupnom iznosu 18.154,22 kn) i da za dužnika </w:t>
      </w:r>
      <w:r w:rsidRPr="00FB2CA9">
        <w:t>nisu ispunjene pretpostavke za pokretanje drugog postupka radi brisanja iz registra</w:t>
      </w:r>
      <w:r>
        <w:t xml:space="preserve">, što je utvrđeno uvidom u zahtjev Financijske agencije i izvadak iz </w:t>
      </w:r>
      <w:r w:rsidR="00320FEA">
        <w:t>R</w:t>
      </w:r>
      <w:r>
        <w:t xml:space="preserve">egistra </w:t>
      </w:r>
      <w:r w:rsidR="00320FEA">
        <w:t>udruga</w:t>
      </w:r>
      <w:r>
        <w:t xml:space="preserve"> (listovi 1-2 spisa)</w:t>
      </w:r>
      <w:r>
        <w:rPr>
          <w:rFonts w:eastAsiaTheme="minorHAnsi"/>
          <w:lang w:eastAsia="en-US"/>
        </w:rPr>
        <w:t>, sud je, sukladno čl. 430. SZ-a, 14. rujna 2016.</w:t>
      </w:r>
      <w:r>
        <w:rPr>
          <w:rFonts w:cs="Times New Roman" w:eastAsia="Times New Roman"/>
          <w:szCs w:val="24"/>
        </w:rPr>
        <w:t xml:space="preserve"> na mrežnoj </w:t>
      </w:r>
      <w:r>
        <w:rPr>
          <w:rFonts w:cs="Times New Roman" w:eastAsia="Times New Roman"/>
          <w:szCs w:val="24"/>
        </w:rPr>
        <w:lastRenderedPageBreak/>
        <w:t>stranici e-Oglasna ploča sudova objavio oglas posl. br. 11 St-</w:t>
      </w:r>
      <w:r w:rsidR="00320FEA">
        <w:rPr>
          <w:rFonts w:cs="Times New Roman" w:eastAsia="Times New Roman"/>
          <w:szCs w:val="24"/>
        </w:rPr>
        <w:t>1002/2016-3</w:t>
      </w:r>
      <w:r>
        <w:rPr>
          <w:rFonts w:cs="Times New Roman" w:eastAsia="Times New Roman"/>
          <w:szCs w:val="24"/>
        </w:rPr>
        <w:t xml:space="preserve">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704B3" w:rsidP="001704B3" w:rsidR="001704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704B3" w:rsidP="001704B3" w:rsidR="001704B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704B3" w:rsidP="001704B3" w:rsidR="001704B3" w:rsidRPr="005D578C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704B3" w:rsidP="001704B3" w:rsidR="001704B3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704B3" w:rsidP="001704B3" w:rsidR="001704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6518B">
        <w:rPr>
          <w:rFonts w:cs="Times New Roman" w:eastAsia="Times New Roman"/>
          <w:szCs w:val="24"/>
        </w:rPr>
        <w:t xml:space="preserve">, v. r. </w:t>
      </w:r>
    </w:p>
    <w:p w:rsidRDefault="001704B3" w:rsidP="001704B3" w:rsidR="001704B3">
      <w:pPr>
        <w:jc w:val="left"/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left"/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04B3" w:rsidP="001704B3" w:rsidR="001704B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1704B3" w:rsidP="001704B3" w:rsidR="001704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704B3" w:rsidP="001704B3" w:rsidR="001704B3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rPr>
          <w:rFonts w:cs="Times New Roman" w:eastAsia="Times New Roman"/>
          <w:szCs w:val="24"/>
        </w:rPr>
      </w:pPr>
    </w:p>
    <w:p w:rsidRDefault="001704B3" w:rsidP="001704B3" w:rsidR="001704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704B3" w:rsidP="001704B3" w:rsidR="001704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704B3" w:rsidP="001704B3" w:rsidR="001704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DRUŠTVO FITOAROMATERAPEUTA ISTRE, Pula, Galijotska 9, </w:t>
      </w:r>
    </w:p>
    <w:p w:rsidRDefault="001704B3" w:rsidP="001704B3" w:rsidR="001704B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704B3" w:rsidP="001704B3" w:rsidR="001704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704B3" w:rsidP="001704B3" w:rsidR="001704B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704B3" w:rsidP="001704B3" w:rsidR="001704B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704B3" w:rsidP="001704B3" w:rsidR="001704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1704B3" w:rsidP="001704B3" w:rsidR="001704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1704B3" w:rsidP="001704B3" w:rsidR="001704B3"/>
    <w:p w:rsidRDefault="001704B3" w:rsidP="001704B3" w:rsidR="001704B3"/>
    <w:p w:rsidRDefault="001704B3" w:rsidP="001704B3" w:rsidR="001704B3"/>
    <w:p w:rsidRDefault="004F5027" w:rsidR="004F5027"/>
    <w:sectPr w:rsidSect="001704B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4B3" w:rsidP="001704B3" w:rsidR="001704B3">
      <w:r>
        <w:separator/>
      </w:r>
    </w:p>
  </w:endnote>
  <w:endnote w:id="0" w:type="continuationSeparator">
    <w:p w:rsidRDefault="001704B3" w:rsidP="001704B3" w:rsidR="00170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4B3" w:rsidP="001704B3" w:rsidR="001704B3">
      <w:r>
        <w:separator/>
      </w:r>
    </w:p>
  </w:footnote>
  <w:footnote w:id="0" w:type="continuationSeparator">
    <w:p w:rsidRDefault="001704B3" w:rsidP="001704B3" w:rsidR="001704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4B3" w:rsidP="001704B3" w:rsidR="001704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6518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St-1002/2016-4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4B3" w:rsidP="001704B3" w:rsidR="001704B3" w:rsidRPr="00970AE0">
    <w:pPr>
      <w:pStyle w:val="Zaglavlje"/>
      <w:jc w:val="right"/>
    </w:pPr>
    <w:r>
      <w:rPr>
        <w:szCs w:val="24"/>
      </w:rPr>
      <w:t>11 St-1002/2016-4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3CA"/>
    <w:rsid w:val="001704B3"/>
    <w:rsid w:val="0026518B"/>
    <w:rsid w:val="00320FEA"/>
    <w:rsid w:val="004F5027"/>
    <w:rsid w:val="00F919C8"/>
    <w:rsid w:val="00FC570A"/>
    <w:rsid w:val="00FD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4B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04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704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4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4B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04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04B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18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518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51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51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4B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04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704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4B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04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04B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18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518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51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51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FITOAROMATERAPEUTA ISTRE, PULA</izvorni_sadrzaj>
    <derivirana_varijabla naziv="DomainObject.Predmet.ProtustrankaFormated_1">  DRUŠTVO FITOAROMATERAPEUTA ISTRE, PULA</derivirana_varijabla>
  </DomainObject.Predmet.ProtustrankaFormated>
  <DomainObject.Predmet.ProtustrankaFormatedOIB>
    <izvorni_sadrzaj>  DRUŠTVO FITOAROMATERAPEUTA ISTRE, PULA, OIB 35933240333</izvorni_sadrzaj>
    <derivirana_varijabla naziv="DomainObject.Predmet.ProtustrankaFormatedOIB_1">  DRUŠTVO FITOAROMATERAPEUTA ISTRE, PULA, OIB 35933240333</derivirana_varijabla>
  </DomainObject.Predmet.ProtustrankaFormatedOIB>
  <DomainObject.Predmet.ProtustrankaFormatedWithAdress>
    <izvorni_sadrzaj> DRUŠTVO FITOAROMATERAPEUTA ISTRE, PULA, Galijotska 9, 52100 Pula</izvorni_sadrzaj>
    <derivirana_varijabla naziv="DomainObject.Predmet.ProtustrankaFormatedWithAdress_1"> DRUŠTVO FITOAROMATERAPEUTA ISTRE, PULA, Galijotska 9, 52100 Pula</derivirana_varijabla>
  </DomainObject.Predmet.ProtustrankaFormatedWithAdress>
  <DomainObject.Predmet.ProtustrankaFormatedWithAdressOIB>
    <izvorni_sadrzaj> DRUŠTVO FITOAROMATERAPEUTA ISTRE, PULA, OIB 35933240333, Galijotska 9, 52100 Pula</izvorni_sadrzaj>
    <derivirana_varijabla naziv="DomainObject.Predmet.ProtustrankaFormatedWithAdressOIB_1"> DRUŠTVO FITOAROMATERAPEUTA ISTRE, PULA, OIB 35933240333, Galijotska 9, 52100 Pula</derivirana_varijabla>
  </DomainObject.Predmet.ProtustrankaFormatedWithAdressOIB>
  <DomainObject.Predmet.ProtustrankaWithAdress>
    <izvorni_sadrzaj>DRUŠTVO FITOAROMATERAPEUTA ISTRE, PULA Galijotska 9, 52100 Pula</izvorni_sadrzaj>
    <derivirana_varijabla naziv="DomainObject.Predmet.ProtustrankaWithAdress_1">DRUŠTVO FITOAROMATERAPEUTA ISTRE, PULA Galijotska 9, 52100 Pula</derivirana_varijabla>
  </DomainObject.Predmet.ProtustrankaWithAdress>
  <DomainObject.Predmet.ProtustrankaWithAdressOIB>
    <izvorni_sadrzaj>DRUŠTVO FITOAROMATERAPEUTA ISTRE, PULA, OIB 35933240333, Galijotska 9, 52100 Pula</izvorni_sadrzaj>
    <derivirana_varijabla naziv="DomainObject.Predmet.ProtustrankaWithAdressOIB_1">DRUŠTVO FITOAROMATERAPEUTA ISTRE, PULA, OIB 35933240333, Galijotska 9, 52100 Pula</derivirana_varijabla>
  </DomainObject.Predmet.ProtustrankaWithAdressOIB>
  <DomainObject.Predmet.ProtustrankaNazivFormated>
    <izvorni_sadrzaj>DRUŠTVO FITOAROMATERAPEUTA ISTRE, PULA</izvorni_sadrzaj>
    <derivirana_varijabla naziv="DomainObject.Predmet.ProtustrankaNazivFormated_1">DRUŠTVO FITOAROMATERAPEUTA ISTRE, PULA</derivirana_varijabla>
  </DomainObject.Predmet.ProtustrankaNazivFormated>
  <DomainObject.Predmet.ProtustrankaNazivFormatedOIB>
    <izvorni_sadrzaj>DRUŠTVO FITOAROMATERAPEUTA ISTRE, PULA, OIB 35933240333</izvorni_sadrzaj>
    <derivirana_varijabla naziv="DomainObject.Predmet.ProtustrankaNazivFormatedOIB_1">DRUŠTVO FITOAROMATERAPEUTA ISTRE, PULA, OIB 35933240333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18154.22</izvorni_sadrzaj>
    <derivirana_varijabla naziv="DomainObject.Predmet.TrenutnaVrijednost_1">18154.22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DRUŠTVO FITOAROMATERAPEUTA ISTRE, PULA</item>
    </izvorni_sadrzaj>
    <derivirana_varijabla naziv="DomainObject.Predmet.ProtuStrankaListFormated_1">
      <item>DRUŠTVO FITOAROMATERAPEUTA ISTRE, PULA</item>
    </derivirana_varijabla>
  </DomainObject.Predmet.ProtuStrankaListFormated>
  <DomainObject.Predmet.ProtuStrankaListFormatedOIB>
    <izvorni_sadrzaj>
      <item>DRUŠTVO FITOAROMATERAPEUTA ISTRE, PULA, OIB 35933240333</item>
    </izvorni_sadrzaj>
    <derivirana_varijabla naziv="DomainObject.Predmet.ProtuStrankaListFormatedOIB_1">
      <item>DRUŠTVO FITOAROMATERAPEUTA ISTRE, PULA, OIB 35933240333</item>
    </derivirana_varijabla>
  </DomainObject.Predmet.ProtuStrankaListFormatedOIB>
  <DomainObject.Predmet.ProtuStrankaListFormatedWithAdress>
    <izvorni_sadrzaj>
      <item>DRUŠTVO FITOAROMATERAPEUTA ISTRE, PULA, Galijotska 9, 52100 Pula</item>
    </izvorni_sadrzaj>
    <derivirana_varijabla naziv="DomainObject.Predmet.ProtuStrankaListFormatedWithAdress_1">
      <item>DRUŠTVO FITOAROMATERAPEUTA ISTRE, PULA, Galijotska 9, 52100 Pula</item>
    </derivirana_varijabla>
  </DomainObject.Predmet.ProtuStrankaListFormatedWithAdress>
  <DomainObject.Predmet.ProtuStrankaListFormatedWithAdressOIB>
    <izvorni_sadrzaj>
      <item>DRUŠTVO FITOAROMATERAPEUTA ISTRE, PULA, OIB 35933240333, Galijotska 9, 52100 Pula</item>
    </izvorni_sadrzaj>
    <derivirana_varijabla naziv="DomainObject.Predmet.ProtuStrankaListFormatedWithAdressOIB_1">
      <item>DRUŠTVO FITOAROMATERAPEUTA ISTRE, PULA, OIB 35933240333, Galijotska 9, 52100 Pula</item>
    </derivirana_varijabla>
  </DomainObject.Predmet.ProtuStrankaListFormatedWithAdressOIB>
  <DomainObject.Predmet.ProtuStrankaListNazivFormated>
    <izvorni_sadrzaj>
      <item>DRUŠTVO FITOAROMATERAPEUTA ISTRE, PULA</item>
    </izvorni_sadrzaj>
    <derivirana_varijabla naziv="DomainObject.Predmet.ProtuStrankaListNazivFormated_1">
      <item>DRUŠTVO FITOAROMATERAPEUTA ISTRE, PULA</item>
    </derivirana_varijabla>
  </DomainObject.Predmet.ProtuStrankaListNazivFormated>
  <DomainObject.Predmet.ProtuStrankaListNazivFormatedOIB>
    <izvorni_sadrzaj>
      <item>DRUŠTVO FITOAROMATERAPEUTA ISTRE, PULA, OIB 35933240333</item>
    </izvorni_sadrzaj>
    <derivirana_varijabla naziv="DomainObject.Predmet.ProtuStrankaListNazivFormatedOIB_1">
      <item>DRUŠTVO FITOAROMATERAPEUTA ISTRE, PULA, OIB 35933240333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DRUŠTVO FITOAROMATERAPEUTA ISTRE, PULA</izvorni_sadrzaj>
    <derivirana_varijabla naziv="DomainObject.Predmet.ProtustrankaIDrugi_1">DRUŠTVO FITOAROMATERAPEUTA ISTRE,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DRUŠTVO FITOAROMATERAPEUTA ISTRE, PULA, OIB 35933240333, Galijotska 9, 52100 Pula</izvorni_sadrzaj>
    <derivirana_varijabla naziv="DomainObject.Predmet.ProtustrankaIDrugiAdressOIB_1">DRUŠTVO FITOAROMATERAPEUTA ISTRE, PULA, OIB 35933240333, Galijotska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DRUŠTVO FITOAROMATERAPEUTA ISTRE, PULA</item>
    </izvorni_sadrzaj>
    <derivirana_varijabla naziv="DomainObject.Predmet.SudioniciListNaziv_1">
      <item>FINANCIJSKA AGENCIJA, RC RIJEKA, PODRUŽNICA PULA, PULA</item>
      <item>DRUŠTVO FITOAROMATERAPEUTA ISTRE,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DRUŠTVO FITOAROMATERAPEUTA ISTRE, PULA, OIB 35933240333, Galijotska 9,52100 Pula</item>
    </izvorni_sadrzaj>
    <derivirana_varijabla naziv="DomainObject.Predmet.SudioniciListAdressOIB_1">
      <item>FINANCIJSKA AGENCIJA, RC RIJEKA, PODRUŽNICA PULA, PULA, OIB 85821130368, Giardini 5,52100 Pula</item>
      <item>DRUŠTVO FITOAROMATERAPEUTA ISTRE, PULA, OIB 35933240333, Galijotska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35933240333</item>
    </izvorni_sadrzaj>
    <derivirana_varijabla naziv="DomainObject.Predmet.SudioniciListNazivOIB_1">
      <item>, OIB 85821130368</item>
      <item>, OIB 35933240333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3932</properties:Characters>
  <properties:Lines>95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2016-11-03T07:54:00Z</dcterms:created>
  <dc:creator>Mihaela Kaligari</dc:creator>
  <dc:description/>
  <cp:keywords/>
  <cp:lastModifiedBy>Mihaela Kaligari</cp:lastModifiedBy>
  <cp:lastPrinted>2016-11-03T08:37:00Z</cp:lastPrinted>
  <dcterms:modified xmlns:xsi="http://www.w3.org/2001/XMLSchema-instance" xsi:type="dcterms:W3CDTF">2016-11-03T08:37:00Z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