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954f" w14:paraId="5a0954f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0971BC">
        <w:t>6426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0971BC">
        <w:t>ABI-B-MONTAŽA d.o.o. Zagreb, Prilaz baruna Filipovića 15, OIB: 27454494946</w:t>
      </w:r>
      <w:r w:rsidR="008E2BF4">
        <w:t>,</w:t>
      </w:r>
      <w:r w:rsidR="004B7DCF">
        <w:t xml:space="preserve"> </w:t>
      </w:r>
      <w:r w:rsidRPr="00AF1EFD">
        <w:t xml:space="preserve">dana </w:t>
      </w:r>
      <w:r w:rsidR="005504F4">
        <w:t>2</w:t>
      </w:r>
      <w:r w:rsidR="008E2BF4">
        <w:t>9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0971BC">
        <w:t>ABI-B-MONTAŽA d.o.o. Zagreb, Prilaz baruna Filipovića 15, OIB: 27454494946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5504F4">
        <w:t>2</w:t>
      </w:r>
      <w:r w:rsidR="008E2BF4">
        <w:t>9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B02792">
        <w:t>12</w:t>
      </w:r>
      <w:r w:rsidR="00916C11">
        <w:t>,</w:t>
      </w:r>
      <w:r w:rsidR="000971BC">
        <w:t>3</w:t>
      </w:r>
      <w:r w:rsidR="008327B4">
        <w:t>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0971BC">
        <w:t>Tibor Toth, Zagreb, Hribarov prilaz 10, OIB: 65132060598.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0971BC">
        <w:t>ABI-B-MONTAŽA d.o.o. Zagreb, Prilaz baruna Filipovića 15, OIB: 27454494946,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8E2BF4">
        <w:t>29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0971BC">
        <w:t>ABI-B-MONTAŽA d.o.o. Zagreb, Prilaz baruna Filipovića 15, OIB: 27454494946,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0971BC">
        <w:t>ABI-B-MONTAŽA d.o.o. Zagreb, Prilaz baruna Filipovića 15, OIB: 27454494946,</w:t>
      </w:r>
      <w:r w:rsidR="00195338">
        <w:t xml:space="preserve"> dana </w:t>
      </w:r>
      <w:r w:rsidR="000971BC">
        <w:t>17.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0971BC">
        <w:t>4.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5504F4">
        <w:t>2</w:t>
      </w:r>
      <w:r w:rsidR="008E2BF4">
        <w:t>9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79340B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79340B" w:rsidP="00465DEA" w:rsidR="0079340B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0971BC">
        <w:t>Tibor Toth</w:t>
      </w:r>
      <w:r w:rsidR="008E2BF4">
        <w:t>,</w:t>
      </w:r>
      <w:r w:rsidR="00D00069">
        <w:t xml:space="preserve">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830" w:rsidR="007F4830">
      <w:r>
        <w:separator/>
      </w:r>
    </w:p>
  </w:endnote>
  <w:endnote w:id="0" w:type="continuationSeparator">
    <w:p w:rsidRDefault="007F4830" w:rsidR="007F48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830" w:rsidR="007F4830">
      <w:r>
        <w:separator/>
      </w:r>
    </w:p>
  </w:footnote>
  <w:footnote w:id="0" w:type="continuationSeparator">
    <w:p w:rsidRDefault="007F4830" w:rsidR="007F48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34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0971BC">
      <w:t>6426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971BC"/>
    <w:rsid w:val="000F1C0A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61DF"/>
    <w:rsid w:val="0079340B"/>
    <w:rsid w:val="007A550F"/>
    <w:rsid w:val="007D7A92"/>
    <w:rsid w:val="007F4830"/>
    <w:rsid w:val="008327B4"/>
    <w:rsid w:val="0084192B"/>
    <w:rsid w:val="00855AE8"/>
    <w:rsid w:val="008B73DD"/>
    <w:rsid w:val="008E2BF4"/>
    <w:rsid w:val="008E42C6"/>
    <w:rsid w:val="00912B69"/>
    <w:rsid w:val="00916C11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00069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34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4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4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4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4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34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4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4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4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4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6426</izvorni_sadrzaj>
    <derivirana_varijabla naziv="DomainObject.Predmet.Broj_1">6426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St-6426/2015</izvorni_sadrzaj>
    <derivirana_varijabla naziv="DomainObject.Predmet.OznakaBroj_1">St-6426/2015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ABI-B-MONTAŽA d.o.o.</izvorni_sadrzaj>
    <derivirana_varijabla naziv="DomainObject.Predmet.ProtustrankaFormated_1">  ABI-B-MONTAŽA d.o.o.</derivirana_varijabla>
  </DomainObject.Predmet.ProtustrankaFormated>
  <DomainObject.Predmet.ProtustrankaFormatedOIB>
    <izvorni_sadrzaj>  ABI-B-MONTAŽA d.o.o., OIB 27454494946</izvorni_sadrzaj>
    <derivirana_varijabla naziv="DomainObject.Predmet.ProtustrankaFormatedOIB_1">  ABI-B-MONTAŽA d.o.o., OIB 27454494946</derivirana_varijabla>
  </DomainObject.Predmet.ProtustrankaFormatedOIB>
  <DomainObject.Predmet.ProtustrankaFormatedWithAdress>
    <izvorni_sadrzaj> ABI-B-MONTAŽA d.o.o., Prilaz baruna Filipovića 15, 10000 Zagreb</izvorni_sadrzaj>
    <derivirana_varijabla naziv="DomainObject.Predmet.ProtustrankaFormatedWithAdress_1"> ABI-B-MONTAŽA d.o.o., Prilaz baruna Filipovića 15, 10000 Zagreb</derivirana_varijabla>
  </DomainObject.Predmet.ProtustrankaFormatedWithAdress>
  <DomainObject.Predmet.ProtustrankaFormatedWithAdressOIB>
    <izvorni_sadrzaj> ABI-B-MONTAŽA d.o.o., OIB 27454494946, Prilaz baruna Filipovića 15, 10000 Zagreb</izvorni_sadrzaj>
    <derivirana_varijabla naziv="DomainObject.Predmet.ProtustrankaFormatedWithAdressOIB_1"> ABI-B-MONTAŽA d.o.o., OIB 27454494946, Prilaz baruna Filipovića 15, 10000 Zagreb</derivirana_varijabla>
  </DomainObject.Predmet.ProtustrankaFormatedWithAdressOIB>
  <DomainObject.Predmet.ProtustrankaWithAdress>
    <izvorni_sadrzaj>ABI-B-MONTAŽA d.o.o. Prilaz baruna Filipovića 15, 10000 Zagreb</izvorni_sadrzaj>
    <derivirana_varijabla naziv="DomainObject.Predmet.ProtustrankaWithAdress_1">ABI-B-MONTAŽA d.o.o. Prilaz baruna Filipovića 15, 10000 Zagreb</derivirana_varijabla>
  </DomainObject.Predmet.ProtustrankaWithAdress>
  <DomainObject.Predmet.ProtustrankaWithAdressOIB>
    <izvorni_sadrzaj>ABI-B-MONTAŽA d.o.o., OIB 27454494946, Prilaz baruna Filipovića 15, 10000 Zagreb</izvorni_sadrzaj>
    <derivirana_varijabla naziv="DomainObject.Predmet.ProtustrankaWithAdressOIB_1">ABI-B-MONTAŽA d.o.o., OIB 27454494946, Prilaz baruna Filipovića 15, 10000 Zagreb</derivirana_varijabla>
  </DomainObject.Predmet.ProtustrankaWithAdressOIB>
  <DomainObject.Predmet.ProtustrankaNazivFormated>
    <izvorni_sadrzaj>ABI-B-MONTAŽA d.o.o.</izvorni_sadrzaj>
    <derivirana_varijabla naziv="DomainObject.Predmet.ProtustrankaNazivFormated_1">ABI-B-MONTAŽA d.o.o.</derivirana_varijabla>
  </DomainObject.Predmet.ProtustrankaNazivFormated>
  <DomainObject.Predmet.ProtustrankaNazivFormatedOIB>
    <izvorni_sadrzaj>ABI-B-MONTAŽA d.o.o., OIB 27454494946</izvorni_sadrzaj>
    <derivirana_varijabla naziv="DomainObject.Predmet.ProtustrankaNazivFormatedOIB_1">ABI-B-MONTAŽA d.o.o., OIB 27454494946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ABI-B-MONTAŽA d.o.o.</item>
    </izvorni_sadrzaj>
    <derivirana_varijabla naziv="DomainObject.Predmet.ProtuStrankaListFormated_1">
      <item>ABI-B-MONTAŽA d.o.o.</item>
    </derivirana_varijabla>
  </DomainObject.Predmet.ProtuStrankaListFormated>
  <DomainObject.Predmet.ProtuStrankaListFormatedOIB>
    <izvorni_sadrzaj>
      <item>ABI-B-MONTAŽA d.o.o., OIB 27454494946</item>
    </izvorni_sadrzaj>
    <derivirana_varijabla naziv="DomainObject.Predmet.ProtuStrankaListFormatedOIB_1">
      <item>ABI-B-MONTAŽA d.o.o., OIB 27454494946</item>
    </derivirana_varijabla>
  </DomainObject.Predmet.ProtuStrankaListFormatedOIB>
  <DomainObject.Predmet.ProtuStrankaListFormatedWithAdress>
    <izvorni_sadrzaj>
      <item>ABI-B-MONTAŽA d.o.o., Prilaz baruna Filipovića 15, 10000 Zagreb</item>
    </izvorni_sadrzaj>
    <derivirana_varijabla naziv="DomainObject.Predmet.ProtuStrankaListFormatedWithAdress_1">
      <item>ABI-B-MONTAŽA d.o.o., Prilaz baruna Filipovića 15, 10000 Zagreb</item>
    </derivirana_varijabla>
  </DomainObject.Predmet.ProtuStrankaListFormatedWithAdress>
  <DomainObject.Predmet.ProtuStrankaListFormatedWithAdressOIB>
    <izvorni_sadrzaj>
      <item>ABI-B-MONTAŽA d.o.o., OIB 27454494946, Prilaz baruna Filipovića 15, 10000 Zagreb</item>
    </izvorni_sadrzaj>
    <derivirana_varijabla naziv="DomainObject.Predmet.ProtuStrankaListFormatedWithAdressOIB_1">
      <item>ABI-B-MONTAŽA d.o.o., OIB 27454494946, Prilaz baruna Filipovića 15, 10000 Zagreb</item>
    </derivirana_varijabla>
  </DomainObject.Predmet.ProtuStrankaListFormatedWithAdressOIB>
  <DomainObject.Predmet.ProtuStrankaListNazivFormated>
    <izvorni_sadrzaj>
      <item>ABI-B-MONTAŽA d.o.o.</item>
    </izvorni_sadrzaj>
    <derivirana_varijabla naziv="DomainObject.Predmet.ProtuStrankaListNazivFormated_1">
      <item>ABI-B-MONTAŽA d.o.o.</item>
    </derivirana_varijabla>
  </DomainObject.Predmet.ProtuStrankaListNazivFormated>
  <DomainObject.Predmet.ProtuStrankaListNazivFormatedOIB>
    <izvorni_sadrzaj>
      <item>ABI-B-MONTAŽA d.o.o., OIB 27454494946</item>
    </izvorni_sadrzaj>
    <derivirana_varijabla naziv="DomainObject.Predmet.ProtuStrankaListNazivFormatedOIB_1">
      <item>ABI-B-MONTAŽA d.o.o., OIB 27454494946</item>
    </derivirana_varijabla>
  </DomainObject.Predmet.ProtuStrankaListNazivFormatedOIB>
  <DomainObject.Predmet.OstaliListFormated>
    <izvorni_sadrzaj>
      <item>Hrvoje Lasić</item>
    </izvorni_sadrzaj>
    <derivirana_varijabla naziv="DomainObject.Predmet.OstaliListFormated_1">
      <item>Hrvoje Lasić</item>
    </derivirana_varijabla>
  </DomainObject.Predmet.OstaliListFormated>
  <DomainObject.Predmet.OstaliListFormatedOIB>
    <izvorni_sadrzaj>
      <item>Hrvoje Lasić, OIB 77197608498</item>
    </izvorni_sadrzaj>
    <derivirana_varijabla naziv="DomainObject.Predmet.OstaliListFormatedOIB_1">
      <item>Hrvoje Lasić, OIB 77197608498</item>
    </derivirana_varijabla>
  </DomainObject.Predmet.OstaliListFormatedOIB>
  <DomainObject.Predmet.OstaliListFormatedWithAdress>
    <izvorni_sadrzaj>
      <item>Hrvoje Lasić, Prilaz Baruna Filipovića 15, 10000 Zagreb</item>
    </izvorni_sadrzaj>
    <derivirana_varijabla naziv="DomainObject.Predmet.OstaliListFormatedWithAdress_1">
      <item>Hrvoje Lasić, Prilaz Baruna Filipovića 15, 10000 Zagreb</item>
    </derivirana_varijabla>
  </DomainObject.Predmet.OstaliListFormatedWithAdress>
  <DomainObject.Predmet.OstaliListFormatedWithAdressOIB>
    <izvorni_sadrzaj>
      <item>Hrvoje Lasić, OIB 77197608498, Prilaz Baruna Filipovića 15, 10000 Zagreb</item>
    </izvorni_sadrzaj>
    <derivirana_varijabla naziv="DomainObject.Predmet.OstaliListFormatedWithAdressOIB_1">
      <item>Hrvoje Lasić, OIB 77197608498, Prilaz Baruna Filipovića 15, 10000 Zagreb</item>
    </derivirana_varijabla>
  </DomainObject.Predmet.OstaliListFormatedWithAdressOIB>
  <DomainObject.Predmet.OstaliListNazivFormated>
    <izvorni_sadrzaj>
      <item>Hrvoje Lasić</item>
    </izvorni_sadrzaj>
    <derivirana_varijabla naziv="DomainObject.Predmet.OstaliListNazivFormated_1">
      <item>Hrvoje Lasić</item>
    </derivirana_varijabla>
  </DomainObject.Predmet.OstaliListNazivFormated>
  <DomainObject.Predmet.OstaliListNazivFormatedOIB>
    <izvorni_sadrzaj>
      <item>Hrvoje Lasić, OIB 77197608498</item>
    </izvorni_sadrzaj>
    <derivirana_varijabla naziv="DomainObject.Predmet.OstaliListNazivFormatedOIB_1">
      <item>Hrvoje Lasić, OIB 77197608498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ABI-B-MONTAŽA d.o.o.</izvorni_sadrzaj>
    <derivirana_varijabla naziv="DomainObject.Predmet.ProtustrankaIDrugi_1">ABI-B-MONTAŽA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ABI-B-MONTAŽA d.o.o., OIB 27454494946, Prilaz baruna Filipovića 15, 10000 Zagreb</izvorni_sadrzaj>
    <derivirana_varijabla naziv="DomainObject.Predmet.ProtustrankaIDrugiAdressOIB_1">ABI-B-MONTAŽA d.o.o., OIB 27454494946, Prilaz baruna Filipovića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ABI-B-MONTAŽA d.o.o.</item>
      <item>Hrvoje Lasić</item>
    </izvorni_sadrzaj>
    <derivirana_varijabla naziv="DomainObject.Predmet.SudioniciListNaziv_1">
      <item>FINA Regionalni centar Zagreb</item>
      <item>ABI-B-MONTAŽA d.o.o.</item>
      <item>Hrvoje Lasić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ABI-B-MONTAŽA d.o.o., OIB 27454494946, Prilaz baruna Filipovića 15,10000 Zagreb</item>
      <item>Hrvoje Lasić, OIB 77197608498, Prilaz Baruna Filipovića 15,10000 Zagreb</item>
    </izvorni_sadrzaj>
    <derivirana_varijabla naziv="DomainObject.Predmet.SudioniciListAdressOIB_1">
      <item>FINA Regionalni centar Zagreb, OIB 85821130368, Trg svibanjskih žrtava 1995. br. 1,10000 Zagreb</item>
      <item>ABI-B-MONTAŽA d.o.o., OIB 27454494946, Prilaz baruna Filipovića 15,10000 Zagreb</item>
      <item>Hrvoje Lasić, OIB 77197608498, Prilaz Baruna Filipovića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27454494946</item>
      <item>, OIB 77197608498</item>
    </izvorni_sadrzaj>
    <derivirana_varijabla naziv="DomainObject.Predmet.SudioniciListNazivOIB_1">
      <item>, OIB 85821130368</item>
      <item>, OIB 27454494946</item>
      <item>, OIB 77197608498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505</properties:Words>
  <properties:Characters>2791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2016-02-29T11:14:00Z</dcterms:created>
  <dc:creator>Korisnik</dc:creator>
  <cp:lastModifiedBy>Draženka Prpić</cp:lastModifiedBy>
  <cp:lastPrinted>2016-02-29T11:15:00Z</cp:lastPrinted>
  <dcterms:modified xmlns:xsi="http://www.w3.org/2001/XMLSchema-instance" xsi:type="dcterms:W3CDTF">2016-02-29T11:15:00Z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