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8a89c" w14:paraId="be8a89c" w:rsidRDefault="00D27F5C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</w:t>
      </w:r>
      <w:r w:rsidR="009371EB">
        <w:t>-</w:t>
      </w:r>
      <w:r w:rsidR="00D17588">
        <w:t>423</w:t>
      </w:r>
      <w:r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po sucu Jadranki Herman, u stečajnom predmetu povodom zahtjeva </w:t>
      </w:r>
      <w:r w:rsidR="00D17588">
        <w:t xml:space="preserve">Financijske agencije Regionalni centar Osijek Podružnica Osijek, </w:t>
      </w:r>
      <w:proofErr w:type="spellStart"/>
      <w:r w:rsidR="00D17588">
        <w:t>L.Jagera</w:t>
      </w:r>
      <w:proofErr w:type="spellEnd"/>
      <w:r w:rsidR="00D17588">
        <w:t xml:space="preserve"> 3, za pokretanje skraćenog stečajnog postupka nad dužnikom FACE PROJEKT j.d.o.o. za usluge i turistička agencija, </w:t>
      </w:r>
      <w:proofErr w:type="spellStart"/>
      <w:r w:rsidR="00D17588">
        <w:t>Zoljan</w:t>
      </w:r>
      <w:proofErr w:type="spellEnd"/>
      <w:r w:rsidR="00D17588">
        <w:t>, Našička 80, OIB: 60525279378</w:t>
      </w:r>
      <w:r>
        <w:t xml:space="preserve">, dana </w:t>
      </w:r>
      <w:r w:rsidR="00A64AAE">
        <w:t>26</w:t>
      </w:r>
      <w:r w:rsidR="009371EB">
        <w:t>. svibnja</w:t>
      </w:r>
      <w:r>
        <w:t xml:space="preserve"> 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D17588">
        <w:t xml:space="preserve">FACE PROJEKT j.d.o.o. za usluge i turistička agencija, </w:t>
      </w:r>
      <w:proofErr w:type="spellStart"/>
      <w:r w:rsidR="00D17588">
        <w:t>Zoljan</w:t>
      </w:r>
      <w:proofErr w:type="spellEnd"/>
      <w:r w:rsidR="00D17588">
        <w:t>, Našička 80, OIB: 60525279378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D17588">
        <w:t xml:space="preserve">Domagoj </w:t>
      </w:r>
      <w:proofErr w:type="spellStart"/>
      <w:r w:rsidR="00D17588">
        <w:t>Repač</w:t>
      </w:r>
      <w:proofErr w:type="spellEnd"/>
      <w:r w:rsidR="00D17588">
        <w:t xml:space="preserve">, Zagreb, </w:t>
      </w:r>
      <w:proofErr w:type="spellStart"/>
      <w:r w:rsidR="00D17588">
        <w:t>Đorđićeva</w:t>
      </w:r>
      <w:proofErr w:type="spellEnd"/>
      <w:r w:rsidR="00D17588">
        <w:t xml:space="preserve"> 24, OIB: 24977406612</w:t>
      </w:r>
      <w:r w:rsidR="000F5A9A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D17588">
        <w:t xml:space="preserve">FACE PROJEKT j.d.o.o. za usluge i turistička agencija, </w:t>
      </w:r>
      <w:proofErr w:type="spellStart"/>
      <w:r w:rsidR="00D17588">
        <w:t>Zoljan</w:t>
      </w:r>
      <w:proofErr w:type="spellEnd"/>
      <w:r w:rsidR="00D17588">
        <w:t>, Našička 80, OIB: 60525279378</w:t>
      </w:r>
      <w:r>
        <w:t>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 </w:t>
      </w:r>
      <w:r w:rsidR="00D17588">
        <w:rPr>
          <w:bCs/>
        </w:rPr>
        <w:t>22</w:t>
      </w:r>
      <w:r w:rsidR="009371EB">
        <w:rPr>
          <w:bCs/>
        </w:rPr>
        <w:t>. ožujka 2017</w:t>
      </w:r>
      <w:r>
        <w:rPr>
          <w:bCs/>
        </w:rPr>
        <w:t xml:space="preserve">. godine dostavila je Trgovačkom sudu </w:t>
      </w:r>
      <w:r w:rsidR="00D17588">
        <w:rPr>
          <w:bCs/>
        </w:rPr>
        <w:t xml:space="preserve">u Osijeku </w:t>
      </w:r>
      <w:r>
        <w:rPr>
          <w:bCs/>
        </w:rPr>
        <w:t xml:space="preserve">zahtjev za provedbu skraćenog stečajnog postupka nad dužnikom </w:t>
      </w:r>
      <w:r w:rsidR="00D17588">
        <w:t xml:space="preserve">FACE PROJEKT j.d.o.o. za usluge i turistička agencija, </w:t>
      </w:r>
      <w:proofErr w:type="spellStart"/>
      <w:r w:rsidR="00D17588">
        <w:t>Zoljan</w:t>
      </w:r>
      <w:proofErr w:type="spellEnd"/>
      <w:r w:rsidR="00D17588">
        <w:t>, Našička 80, OIB: 60525279378</w:t>
      </w:r>
      <w:r>
        <w:t xml:space="preserve">. </w:t>
      </w:r>
    </w:p>
    <w:p w:rsidRDefault="00172559" w:rsidP="00172559" w:rsidR="00172559">
      <w:pPr>
        <w:pStyle w:val="Tijeloteksta"/>
        <w:ind w:firstLine="360"/>
      </w:pPr>
    </w:p>
    <w:p w:rsidRDefault="00C85BE9" w:rsidP="00172559" w:rsidR="00C85BE9">
      <w:pPr>
        <w:pStyle w:val="Tijeloteksta"/>
        <w:ind w:firstLine="360"/>
      </w:pPr>
    </w:p>
    <w:p w:rsidRDefault="009371EB" w:rsidP="00172559" w:rsidR="009371EB">
      <w:pPr>
        <w:pStyle w:val="Tijeloteksta"/>
        <w:ind w:firstLine="360"/>
      </w:pPr>
    </w:p>
    <w:p w:rsidRDefault="00D17588" w:rsidP="00172559" w:rsidR="00D17588">
      <w:pPr>
        <w:pStyle w:val="Tijeloteksta"/>
        <w:ind w:firstLine="360"/>
      </w:pPr>
    </w:p>
    <w:p w:rsidRDefault="009371EB" w:rsidP="00172559" w:rsidR="009371EB">
      <w:pPr>
        <w:pStyle w:val="Tijeloteksta"/>
        <w:ind w:firstLine="360"/>
      </w:pP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>13 St-</w:t>
      </w:r>
      <w:r w:rsidR="00D17588">
        <w:t>423</w:t>
      </w:r>
      <w:r>
        <w:t>/17-6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D17588">
        <w:t>31</w:t>
      </w:r>
      <w:r w:rsidR="009371EB">
        <w:t>. ožujka</w:t>
      </w:r>
      <w:r>
        <w:t xml:space="preserve"> 2017., objavio oglas na mrežnoj stranici e-oglasna ploča sudova pod poslovnim brojem St-</w:t>
      </w:r>
      <w:r w:rsidR="00D17588">
        <w:t>423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A64AAE">
        <w:t>26</w:t>
      </w:r>
      <w:r w:rsidR="009371EB">
        <w:t>. svibnja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23489A" w:rsidP="000412A0" w:rsidR="00A247C1">
      <w:pPr>
        <w:pStyle w:val="Tijeloteksta"/>
        <w:jc w:val="left"/>
      </w:pPr>
      <w:r>
        <w:t xml:space="preserve">Žana </w:t>
      </w:r>
      <w:proofErr w:type="spellStart"/>
      <w:r>
        <w:t>Bem</w:t>
      </w:r>
      <w:proofErr w:type="spellEnd"/>
    </w:p>
    <w:p w:rsidRDefault="009D2F35" w:rsidP="000412A0" w:rsidR="009D2F35">
      <w:pPr>
        <w:pStyle w:val="Tijeloteksta"/>
        <w:jc w:val="left"/>
      </w:pPr>
    </w:p>
    <w:p w:rsidRDefault="00A247C1" w:rsidP="00A247C1" w:rsidR="00A247C1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3593">
        <w:tab/>
      </w:r>
      <w:r>
        <w:t>STEČAJNI SUDAC</w:t>
      </w: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>
        <w:t>Jadranka Herman</w:t>
      </w:r>
    </w:p>
    <w:p w:rsidRDefault="009D2F35" w:rsidP="00967AAD" w:rsidR="009D2F35">
      <w:pPr>
        <w:pStyle w:val="Tijeloteksta"/>
        <w:ind w:left="360"/>
        <w:jc w:val="left"/>
      </w:pP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A64AAE">
        <w:t>26</w:t>
      </w:r>
      <w:r w:rsidR="009371EB">
        <w:t>/6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D52E8"/>
    <w:rsid w:val="00B24B41"/>
    <w:rsid w:val="00B3448E"/>
    <w:rsid w:val="00B706CB"/>
    <w:rsid w:val="00B82540"/>
    <w:rsid w:val="00B95B20"/>
    <w:rsid w:val="00B97648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96356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76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6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6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6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6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76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6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6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6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6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St-423/2017</izvorni_sadrzaj>
    <derivirana_varijabla naziv="DomainObject.Predmet.OznakaBroj_1">St-423/2017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FACE PROJEKT jednostavno društvo s ograničenom odgovornošću za usluge i turistička agencija</izvorni_sadrzaj>
    <derivirana_varijabla naziv="DomainObject.Predmet.ProtustrankaFormated_1">  FACE PROJEKT jednostavno društvo s ograničenom odgovornošću za usluge i turistička agencija</derivirana_varijabla>
  </DomainObject.Predmet.ProtustrankaFormated>
  <DomainObject.Predmet.ProtustrankaFormatedOIB>
    <izvorni_sadrzaj>  FACE PROJEKT jednostavno društvo s ograničenom odgovornošću za usluge i turistička agencija, OIB 60525279378</izvorni_sadrzaj>
    <derivirana_varijabla naziv="DomainObject.Predmet.ProtustrankaFormatedOIB_1">  FACE PROJEKT jednostavno društvo s ograničenom odgovornošću za usluge i turistička agencija, OIB 60525279378</derivirana_varijabla>
  </DomainObject.Predmet.ProtustrankaFormatedOIB>
  <DomainObject.Predmet.ProtustrankaFormatedWithAdress>
    <izvorni_sadrzaj> FACE PROJEKT jednostavno društvo s ograničenom odgovornošću za usluge i turistička agencija, Našička 80, 31500 Zoljan</izvorni_sadrzaj>
    <derivirana_varijabla naziv="DomainObject.Predmet.ProtustrankaFormatedWithAdress_1"> FACE PROJEKT jednostavno društvo s ograničenom odgovornošću za usluge i turistička agencija, Našička 80, 31500 Zoljan</derivirana_varijabla>
  </DomainObject.Predmet.ProtustrankaFormatedWithAdress>
  <DomainObject.Predmet.ProtustrankaFormatedWithAdressOIB>
    <izvorni_sadrzaj> FACE PROJEKT jednostavno društvo s ograničenom odgovornošću za usluge i turistička agencija, OIB 60525279378, Našička 80, 31500 Zoljan</izvorni_sadrzaj>
    <derivirana_varijabla naziv="DomainObject.Predmet.ProtustrankaFormatedWithAdressOIB_1"> FACE PROJEKT jednostavno društvo s ograničenom odgovornošću za usluge i turistička agencija, OIB 60525279378, Našička 80, 31500 Zoljan</derivirana_varijabla>
  </DomainObject.Predmet.ProtustrankaFormatedWithAdressOIB>
  <DomainObject.Predmet.ProtustrankaWithAdress>
    <izvorni_sadrzaj>FACE PROJEKT jednostavno društvo s ograničenom odgovornošću za usluge i turistička agencija Našička 80, 31500 Zoljan</izvorni_sadrzaj>
    <derivirana_varijabla naziv="DomainObject.Predmet.ProtustrankaWithAdress_1">FACE PROJEKT jednostavno društvo s ograničenom odgovornošću za usluge i turistička agencija Našička 80, 31500 Zoljan</derivirana_varijabla>
  </DomainObject.Predmet.ProtustrankaWithAdress>
  <DomainObject.Predmet.ProtustrankaWithAdressOIB>
    <izvorni_sadrzaj>FACE PROJEKT jednostavno društvo s ograničenom odgovornošću za usluge i turistička agencija, OIB 60525279378, Našička 80, 31500 Zoljan</izvorni_sadrzaj>
    <derivirana_varijabla naziv="DomainObject.Predmet.ProtustrankaWithAdressOIB_1">FACE PROJEKT jednostavno društvo s ograničenom odgovornošću za usluge i turistička agencija, OIB 60525279378, Našička 80, 31500 Zoljan</derivirana_varijabla>
  </DomainObject.Predmet.ProtustrankaWithAdressOIB>
  <DomainObject.Predmet.ProtustrankaNazivFormated>
    <izvorni_sadrzaj>FACE PROJEKT jednostavno društvo s ograničenom odgovornošću za usluge i turistička agencija</izvorni_sadrzaj>
    <derivirana_varijabla naziv="DomainObject.Predmet.ProtustrankaNazivFormated_1">FACE PROJEKT jednostavno društvo s ograničenom odgovornošću za usluge i turistička agencija</derivirana_varijabla>
  </DomainObject.Predmet.ProtustrankaNazivFormated>
  <DomainObject.Predmet.ProtustrankaNazivFormatedOIB>
    <izvorni_sadrzaj>FACE PROJEKT jednostavno društvo s ograničenom odgovornošću za usluge i turistička agencija, OIB 60525279378</izvorni_sadrzaj>
    <derivirana_varijabla naziv="DomainObject.Predmet.ProtustrankaNazivFormatedOIB_1">FACE PROJEKT jednostavno društvo s ograničenom odgovornošću za usluge i turistička agencija, OIB 60525279378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FACE PROJEKT jednostavno društvo s ograničenom odgovornošću za usluge i turistička agencija</item>
    </izvorni_sadrzaj>
    <derivirana_varijabla naziv="DomainObject.Predmet.ProtuStrankaListFormated_1">
      <item>FACE PROJEKT jednostavno društvo s ograničenom odgovornošću za usluge i turistička agencija</item>
    </derivirana_varijabla>
  </DomainObject.Predmet.ProtuStrankaListFormated>
  <DomainObject.Predmet.ProtuStrankaListFormatedOIB>
    <izvorni_sadrzaj>
      <item>FACE PROJEKT jednostavno društvo s ograničenom odgovornošću za usluge i turistička agencija, OIB 60525279378</item>
    </izvorni_sadrzaj>
    <derivirana_varijabla naziv="DomainObject.Predmet.ProtuStrankaListFormatedOIB_1">
      <item>FACE PROJEKT jednostavno društvo s ograničenom odgovornošću za usluge i turistička agencija, OIB 60525279378</item>
    </derivirana_varijabla>
  </DomainObject.Predmet.ProtuStrankaListFormatedOIB>
  <DomainObject.Predmet.ProtuStrankaListFormatedWithAdress>
    <izvorni_sadrzaj>
      <item>FACE PROJEKT jednostavno društvo s ograničenom odgovornošću za usluge i turistička agencija, Našička 80, 31500 Zoljan</item>
    </izvorni_sadrzaj>
    <derivirana_varijabla naziv="DomainObject.Predmet.ProtuStrankaListFormatedWithAdress_1">
      <item>FACE PROJEKT jednostavno društvo s ograničenom odgovornošću za usluge i turistička agencija, Našička 80, 31500 Zoljan</item>
    </derivirana_varijabla>
  </DomainObject.Predmet.ProtuStrankaListFormatedWithAdress>
  <DomainObject.Predmet.ProtuStrankaListFormatedWithAdressOIB>
    <izvorni_sadrzaj>
      <item>FACE PROJEKT jednostavno društvo s ograničenom odgovornošću za usluge i turistička agencija, OIB 60525279378, Našička 80, 31500 Zoljan</item>
    </izvorni_sadrzaj>
    <derivirana_varijabla naziv="DomainObject.Predmet.ProtuStrankaListFormatedWithAdressOIB_1">
      <item>FACE PROJEKT jednostavno društvo s ograničenom odgovornošću za usluge i turistička agencija, OIB 60525279378, Našička 80, 31500 Zoljan</item>
    </derivirana_varijabla>
  </DomainObject.Predmet.ProtuStrankaListFormatedWithAdressOIB>
  <DomainObject.Predmet.ProtuStrankaListNazivFormated>
    <izvorni_sadrzaj>
      <item>FACE PROJEKT jednostavno društvo s ograničenom odgovornošću za usluge i turistička agencija</item>
    </izvorni_sadrzaj>
    <derivirana_varijabla naziv="DomainObject.Predmet.ProtuStrankaListNazivFormated_1">
      <item>FACE PROJEKT jednostavno društvo s ograničenom odgovornošću za usluge i turistička agencija</item>
    </derivirana_varijabla>
  </DomainObject.Predmet.ProtuStrankaListNazivFormated>
  <DomainObject.Predmet.ProtuStrankaListNazivFormatedOIB>
    <izvorni_sadrzaj>
      <item>FACE PROJEKT jednostavno društvo s ograničenom odgovornošću za usluge i turistička agencija, OIB 60525279378</item>
    </izvorni_sadrzaj>
    <derivirana_varijabla naziv="DomainObject.Predmet.ProtuStrankaListNazivFormatedOIB_1">
      <item>FACE PROJEKT jednostavno društvo s ograničenom odgovornošću za usluge i turistička agencija, OIB 60525279378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FACE PROJEKT jednostavno društvo s ograničenom odgovornošću za usluge i turistička agencija</izvorni_sadrzaj>
    <derivirana_varijabla naziv="DomainObject.Predmet.ProtustrankaIDrugi_1">FACE PROJEKT jednostavno društvo s ograničenom odgovornošću za usluge i turistička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FACE PROJEKT jednostavno društvo s ograničenom odgovornošću za usluge i turistička agencija, OIB 60525279378, Našička 80, 31500 Zoljan</izvorni_sadrzaj>
    <derivirana_varijabla naziv="DomainObject.Predmet.ProtustrankaIDrugiAdressOIB_1">FACE PROJEKT jednostavno društvo s ograničenom odgovornošću za usluge i turistička agencija, OIB 60525279378, Našička 80, 31500 Zoljan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FACE PROJEKT jednostavno društvo s ograničenom odgovornošću za usluge i turistička agencija</item>
    </izvorni_sadrzaj>
    <derivirana_varijabla naziv="DomainObject.Predmet.SudioniciListNaziv_1">
      <item>FINA RC OSIJEK</item>
      <item>FACE PROJEKT jednostavno društvo s ograničenom odgovornošću za usluge i turistička agencija</item>
    </derivirana_varijabla>
  </DomainObject.Predmet.SudioniciListNaziv>
  <DomainObject.Predmet.SudioniciListAdressOIB>
    <izvorni_sadrzaj>
      <item>FINA RC OSIJEK, OIB 85821130368</item>
      <item>FACE PROJEKT jednostavno društvo s ograničenom odgovornošću za usluge i turistička agencija, OIB 60525279378, Našička 80,31500 Zoljan</item>
    </izvorni_sadrzaj>
    <derivirana_varijabla naziv="DomainObject.Predmet.SudioniciListAdressOIB_1">
      <item>FINA RC OSIJEK, OIB 85821130368</item>
      <item>FACE PROJEKT jednostavno društvo s ograničenom odgovornošću za usluge i turistička agencija, OIB 60525279378, Našička 80,31500 Zoljan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60525279378</item>
    </izvorni_sadrzaj>
    <derivirana_varijabla naziv="DomainObject.Predmet.SudioniciListNazivOIB_1">
      <item>, OIB 85821130368</item>
      <item>, OIB 60525279378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E157D1-3601-45E1-9879-67BD3CC129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2672</properties:Characters>
  <properties:Lines>95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2017-05-26T07:17:00Z</dcterms:created>
  <dc:creator>Korisnik</dc:creator>
  <cp:lastModifiedBy>Žana Bem</cp:lastModifiedBy>
  <cp:lastPrinted>2017-05-26T07:17:00Z</cp:lastPrinted>
  <dcterms:modified xmlns:xsi="http://www.w3.org/2001/XMLSchema-instance" xsi:type="dcterms:W3CDTF">2017-05-26T07:19:00Z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