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9349fab" w14:paraId="9349fab"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0E681A">
        <w:rPr>
          <w:sz w:val="24"/>
          <w:szCs w:val="24"/>
        </w:rPr>
        <w:t>7728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0E681A">
        <w:rPr>
          <w:sz w:val="24"/>
          <w:szCs w:val="24"/>
        </w:rPr>
        <w:t>KRIŽEVCI PROJEKT d.o.o., Zagreb, Karašička 34, OIB: 58154806648, MBS: 080730770</w:t>
      </w:r>
      <w:r w:rsidR="006717B9">
        <w:rPr>
          <w:sz w:val="24"/>
          <w:szCs w:val="24"/>
        </w:rPr>
        <w:t xml:space="preserve"> </w:t>
      </w:r>
      <w:r w:rsidRPr="0029531A">
        <w:rPr>
          <w:sz w:val="24"/>
          <w:szCs w:val="24"/>
        </w:rPr>
        <w:t xml:space="preserve">dana </w:t>
      </w:r>
      <w:r w:rsidR="002D4667">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2D4667">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B66" w:rsidR="007F5B66">
      <w:r>
        <w:separator/>
      </w:r>
    </w:p>
  </w:endnote>
  <w:endnote w:id="0" w:type="continuationSeparator">
    <w:p w:rsidRDefault="007F5B66" w:rsidR="007F5B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B66" w:rsidR="007F5B66">
      <w:r>
        <w:separator/>
      </w:r>
    </w:p>
  </w:footnote>
  <w:footnote w:id="0" w:type="continuationSeparator">
    <w:p w:rsidRDefault="007F5B66" w:rsidR="007F5B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667">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0E681A">
      <w:rPr>
        <w:sz w:val="24"/>
        <w:szCs w:val="24"/>
      </w:rPr>
      <w:t>7728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257EF"/>
    <w:rsid w:val="00026500"/>
    <w:rsid w:val="00026663"/>
    <w:rsid w:val="0003191E"/>
    <w:rsid w:val="00032C95"/>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4667"/>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9706B"/>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C4683"/>
    <w:rsid w:val="007C4DC9"/>
    <w:rsid w:val="007C6995"/>
    <w:rsid w:val="007D1CF5"/>
    <w:rsid w:val="007D1E44"/>
    <w:rsid w:val="007D7E1E"/>
    <w:rsid w:val="007E12F7"/>
    <w:rsid w:val="007E2C7B"/>
    <w:rsid w:val="007E39E4"/>
    <w:rsid w:val="007F1441"/>
    <w:rsid w:val="007F5A6D"/>
    <w:rsid w:val="007F5B66"/>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D4667"/>
    <w:rPr>
      <w:color w:val="808080"/>
      <w:bdr w:space="0" w:sz="0" w:color="auto" w:val="none"/>
      <w:shd w:fill="auto" w:color="auto" w:val="clear"/>
    </w:rPr>
  </w:style>
  <w:style w:customStyle="true" w:styleId="eSPISCCParagraphDefaultFont" w:type="character">
    <w:name w:val="eSPIS_CC_Paragraph Default Font"/>
    <w:basedOn w:val="Zadanifontodlomka"/>
    <w:rsid w:val="002D466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466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466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466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D4667"/>
    <w:rPr>
      <w:color w:val="808080"/>
      <w:bdr w:color="auto" w:space="0" w:sz="0" w:val="none"/>
      <w:shd w:color="auto" w:fill="auto" w:val="clear"/>
    </w:rPr>
  </w:style>
  <w:style w:customStyle="1" w:styleId="eSPISCCParagraphDefaultFont" w:type="character">
    <w:name w:val="eSPIS_CC_Paragraph Default Font"/>
    <w:basedOn w:val="Zadanifontodlomka"/>
    <w:rsid w:val="002D466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466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466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466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7728</izvorni_sadrzaj>
    <derivirana_varijabla naziv="DomainObject.Predmet.Broj_1">7728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St-7728/2015</izvorni_sadrzaj>
    <derivirana_varijabla naziv="DomainObject.Predmet.OznakaBroj_1">St-7728/2015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KRIŽEVCI PROJEKT d.o.o. zastupanog po punomoćniku Biserka Crnković</izvorni_sadrzaj>
    <derivirana_varijabla naziv="DomainObject.Predmet.ProtustrankaFormated_1">  KRIŽEVCI PROJEKT d.o.o. zastupanog po punomoćniku Biserka Crnković</derivirana_varijabla>
  </DomainObject.Predmet.ProtustrankaFormated>
  <DomainObject.Predmet.ProtustrankaFormatedOIB>
    <izvorni_sadrzaj>  KRIŽEVCI PROJEKT d.o.o., OIB 58154806648 zastupanog po punomoćniku Biserka Crnković</izvorni_sadrzaj>
    <derivirana_varijabla naziv="DomainObject.Predmet.ProtustrankaFormatedOIB_1">  KRIŽEVCI PROJEKT d.o.o., OIB 58154806648 zastupanog po punomoćniku Biserka Crnković</derivirana_varijabla>
  </DomainObject.Predmet.ProtustrankaFormatedOIB>
  <DomainObject.Predmet.ProtustrankaFormatedWithAdress>
    <izvorni_sadrzaj> KRIŽEVCI PROJEKT d.o.o., Karašička 34, 10000 Zagreb zastupanog po punomoćniku Biserka Crnković</izvorni_sadrzaj>
    <derivirana_varijabla naziv="DomainObject.Predmet.ProtustrankaFormatedWithAdress_1"> KRIŽEVCI PROJEKT d.o.o., Karašička 34, 10000 Zagreb zastupanog po punomoćniku Biserka Crnković</derivirana_varijabla>
  </DomainObject.Predmet.ProtustrankaFormatedWithAdress>
  <DomainObject.Predmet.ProtustrankaFormatedWithAdressOIB>
    <izvorni_sadrzaj> KRIŽEVCI PROJEKT d.o.o., OIB 58154806648, Karašička 34, 10000 Zagreb zastupanog po punomoćniku Biserka Crnković</izvorni_sadrzaj>
    <derivirana_varijabla naziv="DomainObject.Predmet.ProtustrankaFormatedWithAdressOIB_1"> KRIŽEVCI PROJEKT d.o.o., OIB 58154806648, Karašička 34, 10000 Zagreb zastupanog po punomoćniku Biserka Crnković</derivirana_varijabla>
  </DomainObject.Predmet.ProtustrankaFormatedWithAdressOIB>
  <DomainObject.Predmet.ProtustrankaWithAdress>
    <izvorni_sadrzaj>KRIŽEVCI PROJEKT d.o.o. Karašička 34, 10000 Zagreb</izvorni_sadrzaj>
    <derivirana_varijabla naziv="DomainObject.Predmet.ProtustrankaWithAdress_1">KRIŽEVCI PROJEKT d.o.o. Karašička 34, 10000 Zagreb</derivirana_varijabla>
  </DomainObject.Predmet.ProtustrankaWithAdress>
  <DomainObject.Predmet.ProtustrankaWithAdressOIB>
    <izvorni_sadrzaj>KRIŽEVCI PROJEKT d.o.o., OIB 58154806648, Karašička 34, 10000 Zagreb</izvorni_sadrzaj>
    <derivirana_varijabla naziv="DomainObject.Predmet.ProtustrankaWithAdressOIB_1">KRIŽEVCI PROJEKT d.o.o., OIB 58154806648, Karašička 34, 10000 Zagreb</derivirana_varijabla>
  </DomainObject.Predmet.ProtustrankaWithAdressOIB>
  <DomainObject.Predmet.ProtustrankaNazivFormated>
    <izvorni_sadrzaj>KRIŽEVCI PROJEKT d.o.o.</izvorni_sadrzaj>
    <derivirana_varijabla naziv="DomainObject.Predmet.ProtustrankaNazivFormated_1">KRIŽEVCI PROJEKT d.o.o.</derivirana_varijabla>
  </DomainObject.Predmet.ProtustrankaNazivFormated>
  <DomainObject.Predmet.ProtustrankaNazivFormatedOIB>
    <izvorni_sadrzaj>KRIŽEVCI PROJEKT d.o.o., OIB 58154806648</izvorni_sadrzaj>
    <derivirana_varijabla naziv="DomainObject.Predmet.ProtustrankaNazivFormatedOIB_1">KRIŽEVCI PROJEKT d.o.o., OIB 58154806648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KRIŽEVCI PROJEKT d.o.o. zastupanog po punomoćniku Biserka Crnković</item>
    </izvorni_sadrzaj>
    <derivirana_varijabla naziv="DomainObject.Predmet.ProtuStrankaListFormated_1">
      <item>KRIŽEVCI PROJEKT d.o.o. zastupanog po punomoćniku Biserka Crnković</item>
    </derivirana_varijabla>
  </DomainObject.Predmet.ProtuStrankaListFormated>
  <DomainObject.Predmet.ProtuStrankaListFormatedOIB>
    <izvorni_sadrzaj>
      <item>KRIŽEVCI PROJEKT d.o.o., OIB 58154806648 zastupanog po punomoćniku Biserka Crnković</item>
    </izvorni_sadrzaj>
    <derivirana_varijabla naziv="DomainObject.Predmet.ProtuStrankaListFormatedOIB_1">
      <item>KRIŽEVCI PROJEKT d.o.o., OIB 58154806648 zastupanog po punomoćniku Biserka Crnković</item>
    </derivirana_varijabla>
  </DomainObject.Predmet.ProtuStrankaListFormatedOIB>
  <DomainObject.Predmet.ProtuStrankaListFormatedWithAdress>
    <izvorni_sadrzaj>
      <item>KRIŽEVCI PROJEKT d.o.o., Karašička 34, 10000 Zagreb zastupanog po punomoćniku Biserka Crnković</item>
    </izvorni_sadrzaj>
    <derivirana_varijabla naziv="DomainObject.Predmet.ProtuStrankaListFormatedWithAdress_1">
      <item>KRIŽEVCI PROJEKT d.o.o., Karašička 34, 10000 Zagreb zastupanog po punomoćniku Biserka Crnković</item>
    </derivirana_varijabla>
  </DomainObject.Predmet.ProtuStrankaListFormatedWithAdress>
  <DomainObject.Predmet.ProtuStrankaListFormatedWithAdressOIB>
    <izvorni_sadrzaj>
      <item>KRIŽEVCI PROJEKT d.o.o., OIB 58154806648, Karašička 34, 10000 Zagreb zastupanog po punomoćniku Biserka Crnković</item>
    </izvorni_sadrzaj>
    <derivirana_varijabla naziv="DomainObject.Predmet.ProtuStrankaListFormatedWithAdressOIB_1">
      <item>KRIŽEVCI PROJEKT d.o.o., OIB 58154806648, Karašička 34, 10000 Zagreb zastupanog po punomoćniku Biserka Crnković</item>
    </derivirana_varijabla>
  </DomainObject.Predmet.ProtuStrankaListFormatedWithAdressOIB>
  <DomainObject.Predmet.ProtuStrankaListNazivFormated>
    <izvorni_sadrzaj>
      <item>KRIŽEVCI PROJEKT d.o.o.</item>
    </izvorni_sadrzaj>
    <derivirana_varijabla naziv="DomainObject.Predmet.ProtuStrankaListNazivFormated_1">
      <item>KRIŽEVCI PROJEKT d.o.o.</item>
    </derivirana_varijabla>
  </DomainObject.Predmet.ProtuStrankaListNazivFormated>
  <DomainObject.Predmet.ProtuStrankaListNazivFormatedOIB>
    <izvorni_sadrzaj>
      <item>KRIŽEVCI PROJEKT d.o.o., OIB 58154806648</item>
    </izvorni_sadrzaj>
    <derivirana_varijabla naziv="DomainObject.Predmet.ProtuStrankaListNazivFormatedOIB_1">
      <item>KRIŽEVCI PROJEKT d.o.o., OIB 58154806648</item>
    </derivirana_varijabla>
  </DomainObject.Predmet.ProtuStrankaListNazivFormatedOIB>
  <DomainObject.Predmet.OstaliListFormated>
    <izvorni_sadrzaj>
      <item>Biserka Crnković punomoćnik sudionika u postupku KRIŽEVCI PROJEKT d.o.o.</item>
    </izvorni_sadrzaj>
    <derivirana_varijabla naziv="DomainObject.Predmet.OstaliListFormated_1">
      <item>Biserka Crnković punomoćnik sudionika u postupku KRIŽEVCI PROJEKT d.o.o.</item>
    </derivirana_varijabla>
  </DomainObject.Predmet.OstaliListFormated>
  <DomainObject.Predmet.OstaliListFormatedOIB>
    <izvorni_sadrzaj>
      <item>Biserka Crnković, OIB 92918561472 punomoćnik sudionika u postupku KRIŽEVCI PROJEKT d.o.o.</item>
    </izvorni_sadrzaj>
    <derivirana_varijabla naziv="DomainObject.Predmet.OstaliListFormatedOIB_1">
      <item>Biserka Crnković, OIB 92918561472 punomoćnik sudionika u postupku KRIŽEVCI PROJEKT d.o.o.</item>
    </derivirana_varijabla>
  </DomainObject.Predmet.OstaliListFormatedOIB>
  <DomainObject.Predmet.OstaliListFormatedWithAdress>
    <izvorni_sadrzaj>
      <item>Biserka Crnković, Sošička 15, 10000 Zagreb punomoćnik sudionika u postupku KRIŽEVCI PROJEKT d.o.o.</item>
    </izvorni_sadrzaj>
    <derivirana_varijabla naziv="DomainObject.Predmet.OstaliListFormatedWithAdress_1">
      <item>Biserka Crnković, Sošička 15, 10000 Zagreb punomoćnik sudionika u postupku KRIŽEVCI PROJEKT d.o.o.</item>
    </derivirana_varijabla>
  </DomainObject.Predmet.OstaliListFormatedWithAdress>
  <DomainObject.Predmet.OstaliListFormatedWithAdressOIB>
    <izvorni_sadrzaj>
      <item>Biserka Crnković, OIB 92918561472, Sošička 15, 10000 Zagreb punomoćnik sudionika u postupku KRIŽEVCI PROJEKT d.o.o.</item>
    </izvorni_sadrzaj>
    <derivirana_varijabla naziv="DomainObject.Predmet.OstaliListFormatedWithAdressOIB_1">
      <item>Biserka Crnković, OIB 92918561472, Sošička 15, 10000 Zagreb punomoćnik sudionika u postupku KRIŽEVCI PROJEKT d.o.o.</item>
    </derivirana_varijabla>
  </DomainObject.Predmet.OstaliListFormatedWithAdressOIB>
  <DomainObject.Predmet.OstaliListNazivFormated>
    <izvorni_sadrzaj>
      <item>Biserka Crnković</item>
    </izvorni_sadrzaj>
    <derivirana_varijabla naziv="DomainObject.Predmet.OstaliListNazivFormated_1">
      <item>Biserka Crnković</item>
    </derivirana_varijabla>
  </DomainObject.Predmet.OstaliListNazivFormated>
  <DomainObject.Predmet.OstaliListNazivFormatedOIB>
    <izvorni_sadrzaj>
      <item>Biserka Crnković, OIB 92918561472</item>
    </izvorni_sadrzaj>
    <derivirana_varijabla naziv="DomainObject.Predmet.OstaliListNazivFormatedOIB_1">
      <item>Biserka Crnković, OIB 92918561472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KRIŽEVCI PROJEKT d.o.o.</izvorni_sadrzaj>
    <derivirana_varijabla naziv="DomainObject.Predmet.ProtustrankaIDrugi_1">KRIŽEVCI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KRIŽEVCI PROJEKT d.o.o., OIB 58154806648, Karašička 34, 10000 Zagreb</izvorni_sadrzaj>
    <derivirana_varijabla naziv="DomainObject.Predmet.ProtustrankaIDrugiAdressOIB_1">KRIŽEVCI PROJEKT d.o.o., OIB 58154806648, Karašička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KRIŽEVCI PROJEKT d.o.o.</item>
      <item>FINA Regionalni centar Zagreb</item>
      <item>Biserka Crnković</item>
    </izvorni_sadrzaj>
    <derivirana_varijabla naziv="DomainObject.Predmet.SudioniciListNaziv_1">
      <item>KRIŽEVCI PROJEKT d.o.o.</item>
      <item>FINA Regionalni centar Zagreb</item>
      <item>Biserka Crnković</item>
    </derivirana_varijabla>
  </DomainObject.Predmet.SudioniciListNaziv>
  <DomainObject.Predmet.SudioniciListAdressOIB>
    <izvorni_sadrzaj>
      <item>KRIŽEVCI PROJEKT d.o.o., OIB 58154806648, Karašička 34,10000 Zagreb</item>
      <item>FINA Regionalni centar Zagreb, OIB 85821130368, Trg svibanjskih žrtava 1995. 1,10000 Zagreb</item>
      <item>Biserka Crnković, OIB 92918561472, Sošička 15,10000 Zagreb</item>
    </izvorni_sadrzaj>
    <derivirana_varijabla naziv="DomainObject.Predmet.SudioniciListAdressOIB_1">
      <item>KRIŽEVCI PROJEKT d.o.o., OIB 58154806648, Karašička 34,10000 Zagreb</item>
      <item>FINA Regionalni centar Zagreb, OIB 85821130368, Trg svibanjskih žrtava 1995. 1,10000 Zagreb</item>
      <item>Biserka Crnković, OIB 92918561472, Sošička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58154806648</item>
      <item>, OIB 85821130368</item>
      <item>, OIB 92918561472</item>
    </izvorni_sadrzaj>
    <derivirana_varijabla naziv="DomainObject.Predmet.SudioniciListNazivOIB_1">
      <item>, OIB 58154806648</item>
      <item>, OIB 85821130368</item>
      <item>, OIB 92918561472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544074-3A4F-478F-B3DF-68E8AFB7BC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2034</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2016-02-18T07:38:00Z</dcterms:created>
  <dc:creator>Korisnik</dc:creator>
  <cp:lastModifiedBy>Željka Rončević</cp:lastModifiedBy>
  <cp:lastPrinted>2016-02-22T13:36:00Z</cp:lastPrinted>
  <dcterms:modified xmlns:xsi="http://www.w3.org/2001/XMLSchema-instance" xsi:type="dcterms:W3CDTF">2016-02-22T13:36:00Z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