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4c36" w14:paraId="2f14c36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4633AE">
        <w:t xml:space="preserve">                        1 St-406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4633AE">
        <w:t>JEMLAD j. d.o.o za trgovinu i usluge Grbavac 23</w:t>
      </w:r>
      <w:r>
        <w:t>,</w:t>
      </w:r>
      <w:r w:rsidR="004633AE">
        <w:t>Grubišno Polje,</w:t>
      </w:r>
      <w:r w:rsidR="004379B2">
        <w:t>OIB: 00182904538,</w:t>
      </w:r>
      <w:r>
        <w:t xml:space="preserve">  koji se vodi </w:t>
      </w:r>
      <w:r w:rsidR="004633AE">
        <w:t>kod ovoga suda pod brojem St-406</w:t>
      </w:r>
      <w:r>
        <w:t>/2015, temeljem odredbe čl. 430.,  431. i 434. Stečajnog zakona (Narodne novine 71/15), objavljuje:</w:t>
      </w:r>
    </w:p>
    <w:p w:rsidRDefault="004633AE" w:rsidP="00276ED5" w:rsidR="00276ED5">
      <w:r>
        <w:t>I. Na dan 23. studenog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17.680,92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4633AE">
        <w:t>Mladen Jelenić iz Grbavca 23, OIB: 17059194527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633AE" w:rsidP="00276ED5" w:rsidR="00276ED5">
      <w:r>
        <w:t>U Bjelovaru, 30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4633AE" w:rsidR="004633AE">
      <w:r>
        <w:t xml:space="preserve">                                                                                                          BRANKA PLESKALT</w:t>
      </w:r>
      <w:r w:rsidR="004633AE">
        <w:t xml:space="preserve"> </w:t>
      </w:r>
    </w:p>
    <w:p w:rsidRDefault="00276ED5" w:rsidP="00276ED5" w:rsidR="00276ED5"/>
    <w:p w:rsidRDefault="00276ED5" w:rsidP="00276ED5" w:rsidR="00276ED5">
      <w:pPr>
        <w:pStyle w:val="Bezproreda"/>
      </w:pPr>
      <w:r>
        <w:t>Rj.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4633AE" w:rsidP="00276ED5" w:rsidR="00276ED5">
      <w:pPr>
        <w:pStyle w:val="Bezproreda"/>
      </w:pPr>
      <w:r>
        <w:t>Bjelovar, 30</w:t>
      </w:r>
      <w:r w:rsidR="00276ED5">
        <w:t>. XI 2015.</w:t>
      </w:r>
    </w:p>
    <w:p w:rsidRDefault="004379B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4379B2"/>
    <w:rsid w:val="004633AE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63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63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St-406/2015-2</izvorni_sadrzaj>
    <derivirana_varijabla naziv="DomainObject.Oznaka_1">St-406/2015-2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JEMLAD jednostavno društvo s ograničenom odgovornošću za trgovinu i usluge, Grbavac</izvorni_sadrzaj>
    <derivirana_varijabla naziv="DomainObject.Predmet.ProtustrankaFormated_1">  JEMLAD jednostavno društvo s ograničenom odgovornošću za trgovinu i usluge, Grbavac</derivirana_varijabla>
  </DomainObject.Predmet.ProtustrankaFormated>
  <DomainObject.Predmet.ProtustrankaFormatedOIB>
    <izvorni_sadrzaj>  JEMLAD jednostavno društvo s ograničenom odgovornošću za trgovinu i usluge, Grbavac, OIB 00182904538</izvorni_sadrzaj>
    <derivirana_varijabla naziv="DomainObject.Predmet.ProtustrankaFormatedOIB_1">  JEMLAD jednostavno društvo s ograničenom odgovornošću za trgovinu i usluge, Grbavac, OIB 00182904538</derivirana_varijabla>
  </DomainObject.Predmet.ProtustrankaFormatedOIB>
  <DomainObject.Predmet.ProtustrankaFormatedWithAdress>
    <izvorni_sadrzaj> JEMLAD jednostavno društvo s ograničenom odgovornošću za trgovinu i usluge, Grbavac, Grbavac 23, 43290 Grbavac</izvorni_sadrzaj>
    <derivirana_varijabla naziv="DomainObject.Predmet.ProtustrankaFormatedWithAdress_1"> JEMLAD jednostavno društvo s ograničenom odgovornošću za trgovinu i usluge, Grbavac, Grbavac 23, 43290 Grbavac</derivirana_varijabla>
  </DomainObject.Predmet.ProtustrankaFormatedWithAdress>
  <DomainObject.Predmet.ProtustrankaFormatedWithAdressOIB>
    <izvorni_sadrzaj> JEMLAD jednostavno društvo s ograničenom odgovornošću za trgovinu i usluge, Grbavac, OIB 00182904538, Grbavac 23, 43290 Grbavac</izvorni_sadrzaj>
    <derivirana_varijabla naziv="DomainObject.Predmet.ProtustrankaFormatedWithAdressOIB_1"> JEMLAD jednostavno društvo s ograničenom odgovornošću za trgovinu i usluge, Grbavac, OIB 00182904538, Grbavac 23, 43290 Grbavac</derivirana_varijabla>
  </DomainObject.Predmet.ProtustrankaFormatedWithAdressOIB>
  <DomainObject.Predmet.ProtustrankaWithAdress>
    <izvorni_sadrzaj>JEMLAD jednostavno društvo s ograničenom odgovornošću za trgovinu i usluge, Grbavac Grbavac 23, 43290 Grbavac</izvorni_sadrzaj>
    <derivirana_varijabla naziv="DomainObject.Predmet.ProtustrankaWithAdress_1">JEMLAD jednostavno društvo s ograničenom odgovornošću za trgovinu i usluge, Grbavac Grbavac 23, 43290 Grbavac</derivirana_varijabla>
  </DomainObject.Predmet.ProtustrankaWithAdress>
  <DomainObject.Predmet.ProtustrankaWithAdressOIB>
    <izvorni_sadrzaj>JEMLAD jednostavno društvo s ograničenom odgovornošću za trgovinu i usluge, Grbavac, OIB 00182904538, Grbavac 23, 43290 Grbavac</izvorni_sadrzaj>
    <derivirana_varijabla naziv="DomainObject.Predmet.ProtustrankaWithAdressOIB_1">JEMLAD jednostavno društvo s ograničenom odgovornošću za trgovinu i usluge, Grbavac, OIB 00182904538, Grbavac 23, 43290 Grbavac</derivirana_varijabla>
  </DomainObject.Predmet.ProtustrankaWithAdressOIB>
  <DomainObject.Predmet.ProtustrankaNazivFormated>
    <izvorni_sadrzaj>JEMLAD jednostavno društvo s ograničenom odgovornošću za trgovinu i usluge, Grbavac</izvorni_sadrzaj>
    <derivirana_varijabla naziv="DomainObject.Predmet.ProtustrankaNazivFormated_1">JEMLAD jednostavno društvo s ograničenom odgovornošću za trgovinu i usluge, Grbavac</derivirana_varijabla>
  </DomainObject.Predmet.ProtustrankaNazivFormated>
  <DomainObject.Predmet.ProtustrankaNazivFormatedOIB>
    <izvorni_sadrzaj>JEMLAD jednostavno društvo s ograničenom odgovornošću za trgovinu i usluge, Grbavac, OIB 00182904538</izvorni_sadrzaj>
    <derivirana_varijabla naziv="DomainObject.Predmet.ProtustrankaNazivFormatedOIB_1">JEMLAD jednostavno društvo s ograničenom odgovornošću za trgovinu i usluge, Grbavac, OIB 00182904538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JEMLAD jednostavno društvo s ograničenom odgovornošću za trgovinu i usluge, Grbavac</item>
    </izvorni_sadrzaj>
    <derivirana_varijabla naziv="DomainObject.Predmet.ProtuStrankaListFormated_1">
      <item>JEMLAD jednostavno društvo s ograničenom odgovornošću za trgovinu i usluge, Grbavac</item>
    </derivirana_varijabla>
  </DomainObject.Predmet.ProtuStrankaListFormated>
  <DomainObject.Predmet.ProtuStrankaListFormatedOIB>
    <izvorni_sadrzaj>
      <item>JEMLAD jednostavno društvo s ograničenom odgovornošću za trgovinu i usluge, Grbavac, OIB 00182904538</item>
    </izvorni_sadrzaj>
    <derivirana_varijabla naziv="DomainObject.Predmet.ProtuStrankaListFormatedOIB_1">
      <item>JEMLAD jednostavno društvo s ograničenom odgovornošću za trgovinu i usluge, Grbavac, OIB 00182904538</item>
    </derivirana_varijabla>
  </DomainObject.Predmet.ProtuStrankaListFormatedOIB>
  <DomainObject.Predmet.ProtuStrankaListFormatedWithAdress>
    <izvorni_sadrzaj>
      <item>JEMLAD jednostavno društvo s ograničenom odgovornošću za trgovinu i usluge, Grbavac, Grbavac 23, 43290 Grbavac</item>
    </izvorni_sadrzaj>
    <derivirana_varijabla naziv="DomainObject.Predmet.ProtuStrankaListFormatedWithAdress_1">
      <item>JEMLAD jednostavno društvo s ograničenom odgovornošću za trgovinu i usluge, Grbavac, Grbavac 23, 43290 Grbavac</item>
    </derivirana_varijabla>
  </DomainObject.Predmet.ProtuStrankaListFormatedWithAdress>
  <DomainObject.Predmet.ProtuStrankaListFormatedWithAdressOIB>
    <izvorni_sadrzaj>
      <item>JEMLAD jednostavno društvo s ograničenom odgovornošću za trgovinu i usluge, Grbavac, OIB 00182904538, Grbavac 23, 43290 Grbavac</item>
    </izvorni_sadrzaj>
    <derivirana_varijabla naziv="DomainObject.Predmet.ProtuStrankaListFormatedWithAdressOIB_1">
      <item>JEMLAD jednostavno društvo s ograničenom odgovornošću za trgovinu i usluge, Grbavac, OIB 00182904538, Grbavac 23, 43290 Grbavac</item>
    </derivirana_varijabla>
  </DomainObject.Predmet.ProtuStrankaListFormatedWithAdressOIB>
  <DomainObject.Predmet.ProtuStrankaListNazivFormated>
    <izvorni_sadrzaj>
      <item>JEMLAD jednostavno društvo s ograničenom odgovornošću za trgovinu i usluge, Grbavac</item>
    </izvorni_sadrzaj>
    <derivirana_varijabla naziv="DomainObject.Predmet.ProtuStrankaListNazivFormated_1">
      <item>JEMLAD jednostavno društvo s ograničenom odgovornošću za trgovinu i usluge, Grbavac</item>
    </derivirana_varijabla>
  </DomainObject.Predmet.ProtuStrankaListNazivFormated>
  <DomainObject.Predmet.ProtuStrankaListNazivFormatedOIB>
    <izvorni_sadrzaj>
      <item>JEMLAD jednostavno društvo s ograničenom odgovornošću za trgovinu i usluge, Grbavac, OIB 00182904538</item>
    </izvorni_sadrzaj>
    <derivirana_varijabla naziv="DomainObject.Predmet.ProtuStrankaListNazivFormatedOIB_1">
      <item>JEMLAD jednostavno društvo s ograničenom odgovornošću za trgovinu i usluge, Grbavac, OIB 00182904538</item>
    </derivirana_varijabla>
  </DomainObject.Predmet.ProtuStrankaListNazivFormatedOIB>
  <DomainObject.Predmet.OstaliListFormated>
    <izvorni_sadrzaj>
      <item>Mladen Jelenić</item>
    </izvorni_sadrzaj>
    <derivirana_varijabla naziv="DomainObject.Predmet.OstaliListFormated_1">
      <item>Mladen Jelenić</item>
    </derivirana_varijabla>
  </DomainObject.Predmet.OstaliListFormated>
  <DomainObject.Predmet.OstaliListFormatedOIB>
    <izvorni_sadrzaj>
      <item>Mladen Jelenić, OIB 17059194527</item>
    </izvorni_sadrzaj>
    <derivirana_varijabla naziv="DomainObject.Predmet.OstaliListFormatedOIB_1">
      <item>Mladen Jelenić, OIB 17059194527</item>
    </derivirana_varijabla>
  </DomainObject.Predmet.OstaliListFormatedOIB>
  <DomainObject.Predmet.OstaliListFormatedWithAdress>
    <izvorni_sadrzaj>
      <item>Mladen Jelenić, kbr. 23., 43290 Grbavac</item>
    </izvorni_sadrzaj>
    <derivirana_varijabla naziv="DomainObject.Predmet.OstaliListFormatedWithAdress_1">
      <item>Mladen Jelenić, kbr. 23., 43290 Grbavac</item>
    </derivirana_varijabla>
  </DomainObject.Predmet.OstaliListFormatedWithAdress>
  <DomainObject.Predmet.OstaliListFormatedWithAdressOIB>
    <izvorni_sadrzaj>
      <item>Mladen Jelenić, OIB 17059194527, kbr. 23., 43290 Grbavac</item>
    </izvorni_sadrzaj>
    <derivirana_varijabla naziv="DomainObject.Predmet.OstaliListFormatedWithAdressOIB_1">
      <item>Mladen Jelenić, OIB 17059194527, kbr. 23., 43290 Grbavac</item>
    </derivirana_varijabla>
  </DomainObject.Predmet.OstaliListFormatedWithAdressOIB>
  <DomainObject.Predmet.OstaliListNazivFormated>
    <izvorni_sadrzaj>
      <item>Mladen Jelenić</item>
    </izvorni_sadrzaj>
    <derivirana_varijabla naziv="DomainObject.Predmet.OstaliListNazivFormated_1">
      <item>Mladen Jelenić</item>
    </derivirana_varijabla>
  </DomainObject.Predmet.OstaliListNazivFormated>
  <DomainObject.Predmet.OstaliListNazivFormatedOIB>
    <izvorni_sadrzaj>
      <item>Mladen Jelenić, OIB 17059194527</item>
    </izvorni_sadrzaj>
    <derivirana_varijabla naziv="DomainObject.Predmet.OstaliListNazivFormatedOIB_1">
      <item>Mladen Jelenić, OIB 17059194527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St-406/2015-2</izvorni_sadrzaj>
    <derivirana_varijabla naziv="DomainObject.PoslovniBrojDokumenta_1">St-406/2015-2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JEMLAD jednostavno društvo s ograničenom odgovornošću za trgovinu i usluge, Grbavac</izvorni_sadrzaj>
    <derivirana_varijabla naziv="DomainObject.Predmet.ProtustrankaIDrugi_1">JEMLAD jednostavno društvo s ograničenom odgovornošću za trgovinu i usluge, Grbavac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JEMLAD jednostavno društvo s ograničenom odgovornošću za trgovinu i usluge, Grbavac, OIB 00182904538, Grbavac 23, 43290 Grbavac</izvorni_sadrzaj>
    <derivirana_varijabla naziv="DomainObject.Predmet.ProtustrankaIDrugiAdressOIB_1">JEMLAD jednostavno društvo s ograničenom odgovornošću za trgovinu i usluge, Grbavac, OIB 00182904538, Grbavac 23, 43290 Grbavac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JEMLAD jednostavno društvo s ograničenom odgovornošću za trgovinu i usluge, Grbavac</item>
      <item>Mladen Jelenić</item>
    </izvorni_sadrzaj>
    <derivirana_varijabla naziv="DomainObject.Predmet.SudioniciListNaziv_1">
      <item>FINA, RC ZAGREB, Podružnica Bjelovar</item>
      <item>JEMLAD jednostavno društvo s ograničenom odgovornošću za trgovinu i usluge, Grbavac</item>
      <item>Mladen Jelenić</item>
    </derivirana_varijabla>
  </DomainObject.Predmet.SudioniciListNaziv>
  <DomainObject.Predmet.SudioniciListAdressOIB>
    <izvorni_sadrzaj>
      <item>FINA, RC ZAGREB, Podružnica Bjelovar, OIB 85821130368, F. Supila 4,43000 Bjelovar</item>
      <item>JEMLAD jednostavno društvo s ograničenom odgovornošću za trgovinu i usluge, Grbavac, OIB 00182904538, Grbavac 23,43290 Grbavac</item>
      <item>Mladen Jelenić, OIB 17059194527, kbr. 23.,43290 Grbavac</item>
    </izvorni_sadrzaj>
    <derivirana_varijabla naziv="DomainObject.Predmet.SudioniciListAdressOIB_1">
      <item>FINA, RC ZAGREB, Podružnica Bjelovar, OIB 85821130368, F. Supila 4,43000 Bjelovar</item>
      <item>JEMLAD jednostavno društvo s ograničenom odgovornošću za trgovinu i usluge, Grbavac, OIB 00182904538, Grbavac 23,43290 Grbavac</item>
      <item>Mladen Jelenić, OIB 17059194527, kbr. 23.,43290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00182904538</item>
      <item>, OIB 17059194527</item>
    </izvorni_sadrzaj>
    <derivirana_varijabla naziv="DomainObject.Predmet.SudioniciListNazivOIB_1">
      <item>, OIB 85821130368</item>
      <item>, OIB 00182904538</item>
      <item>, OIB 17059194527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1620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2015-11-30T10:55:00Z</cp:lastPrinted>
  <dcterms:modified xmlns:xsi="http://www.w3.org/2001/XMLSchema-instance" xsi:type="dcterms:W3CDTF">2015-11-30T10:58:00Z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