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ef70" w14:paraId="e6aef7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C03308">
        <w:t>74</w:t>
      </w:r>
      <w:r w:rsidR="00A7256B">
        <w:t>6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7256B">
        <w:t>KNJIŽARE TRUTA d.o.o., Zlarin, Sunčana obala 34,</w:t>
      </w:r>
      <w:r w:rsidR="00A7256B" w:rsidRPr="007A679F">
        <w:t xml:space="preserve"> OIB: </w:t>
      </w:r>
      <w:r w:rsidR="00A7256B">
        <w:t>23800214236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F4552">
        <w:t>16.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7256B">
        <w:t>KNJIŽARE TRUTA d.o.o., Zlarin, Sunčana obala 34,</w:t>
      </w:r>
      <w:r w:rsidR="00A7256B" w:rsidRPr="007A679F">
        <w:t xml:space="preserve"> OIB: </w:t>
      </w:r>
      <w:r w:rsidR="00A7256B">
        <w:t>23800214236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 xml:space="preserve">06. </w:t>
      </w:r>
      <w:r w:rsidR="00C03308">
        <w:t>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A3731B">
        <w:t>15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</w:t>
      </w:r>
      <w:r w:rsidR="00C03308">
        <w:t>lipnja</w:t>
      </w:r>
      <w:r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A3731B">
        <w:t>17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3731B">
        <w:t>KNJIŽARE TRUTA d.o.o., Zlarin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F5E1C">
        <w:t>1. rujna 2015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A3731B">
        <w:t>973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A3731B">
        <w:t>1.139.241,97</w:t>
      </w:r>
      <w:r w:rsidR="0053261C">
        <w:t xml:space="preserve"> </w:t>
      </w:r>
      <w:r w:rsidR="00245588" w:rsidRPr="006A6907">
        <w:t xml:space="preserve"> kun</w:t>
      </w:r>
      <w:r w:rsidR="00A3731B">
        <w:t>a</w:t>
      </w:r>
      <w:r w:rsidR="00673D65" w:rsidRPr="006A6907">
        <w:t xml:space="preserve">, te da ima </w:t>
      </w:r>
      <w:r w:rsidR="00A3731B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F4552">
        <w:t>16.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3731B">
        <w:t>KNJIŽARE TRUTA d.o.o., Zlarin</w:t>
      </w:r>
      <w:r w:rsidR="00A3731B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A7256B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themeFill="background1" w:fill="FFFFFF" w:color="auto" w:val="clear"/>
        </w:rPr>
        <w:t>SREĆKO TRUTA, Šibenik, Stjepana Radića 31</w:t>
      </w:r>
      <w:r w:rsidR="0024095F">
        <w:t xml:space="preserve"> </w:t>
      </w:r>
      <w:r w:rsidR="000C7F11">
        <w:t>- uz upozorenje na adresu</w:t>
      </w:r>
      <w:r w:rsidR="005F455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A2290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C03308">
      <w:t>74</w:t>
    </w:r>
    <w:r w:rsidR="00A7256B">
      <w:t>6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095F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4552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E1C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3CFB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3731B"/>
    <w:rsid w:val="00A42102"/>
    <w:rsid w:val="00A62A1F"/>
    <w:rsid w:val="00A6706F"/>
    <w:rsid w:val="00A70A5D"/>
    <w:rsid w:val="00A7256B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290"/>
    <w:rsid w:val="00BA6E5C"/>
    <w:rsid w:val="00BC4A0E"/>
    <w:rsid w:val="00BD1E38"/>
    <w:rsid w:val="00BD5761"/>
    <w:rsid w:val="00BD7F16"/>
    <w:rsid w:val="00BE14DE"/>
    <w:rsid w:val="00BE39EA"/>
    <w:rsid w:val="00C01D24"/>
    <w:rsid w:val="00C03308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2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2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>Srećko Truta</item>
    </izvorni_sadrzaj>
    <derivirana_varijabla naziv="DomainObject.Predmet.OstaliListFormated_1">
      <item>Srećko Truta</item>
    </derivirana_varijabla>
  </DomainObject.Predmet.OstaliListFormated>
  <DomainObject.Predmet.OstaliListFormatedOIB>
    <izvorni_sadrzaj>
      <item>Srećko Truta, OIB 01221612885</item>
    </izvorni_sadrzaj>
    <derivirana_varijabla naziv="DomainObject.Predmet.OstaliListFormatedOIB_1">
      <item>Srećko Truta, OIB 01221612885</item>
    </derivirana_varijabla>
  </DomainObject.Predmet.OstaliListFormatedOIB>
  <DomainObject.Predmet.OstaliListFormatedWithAdress>
    <izvorni_sadrzaj>
      <item>Srećko Truta, Stjepana Radića 31, 22000 Šibenik</item>
    </izvorni_sadrzaj>
    <derivirana_varijabla naziv="DomainObject.Predmet.OstaliListFormatedWithAdress_1">
      <item>Srećko Truta, Stjepana Radića 31, 22000 Šibenik</item>
    </derivirana_varijabla>
  </DomainObject.Predmet.OstaliListFormatedWithAdress>
  <DomainObject.Predmet.OstaliListFormatedWithAdressOIB>
    <izvorni_sadrzaj>
      <item>Srećko Truta, OIB 01221612885, Stjepana Radića 31, 22000 Šibenik</item>
    </izvorni_sadrzaj>
    <derivirana_varijabla naziv="DomainObject.Predmet.OstaliListFormatedWithAdressOIB_1">
      <item>Srećko Truta, OIB 01221612885, Stjepana Radića 31, 22000 Šibenik</item>
    </derivirana_varijabla>
  </DomainObject.Predmet.OstaliListFormatedWithAdressOIB>
  <DomainObject.Predmet.OstaliListNazivFormated>
    <izvorni_sadrzaj>
      <item>Srećko Truta</item>
    </izvorni_sadrzaj>
    <derivirana_varijabla naziv="DomainObject.Predmet.OstaliListNazivFormated_1">
      <item>Srećko Truta</item>
    </derivirana_varijabla>
  </DomainObject.Predmet.OstaliListNazivFormated>
  <DomainObject.Predmet.OstaliListNazivFormatedOIB>
    <izvorni_sadrzaj>
      <item>Srećko Truta, OIB 01221612885</item>
    </izvorni_sadrzaj>
    <derivirana_varijabla naziv="DomainObject.Predmet.OstaliListNazivFormatedOIB_1">
      <item>Srećko Truta, OIB 01221612885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KNJIŽARE TRUTA društvo s ograničenom odgovornošću za trgovinu i usluge</item>
      <item>Srećko Truta</item>
    </izvorni_sadrzaj>
    <derivirana_varijabla naziv="DomainObject.Predmet.SudioniciListNaziv_1">
      <item>Fina -Podružnica Šibenik</item>
      <item>KNJIŽARE TRUTA društvo s ograničenom odgovornošću za trgovinu i usluge</item>
      <item>Srećko Truta</item>
    </derivirana_varijabla>
  </DomainObject.Predmet.SudioniciListNaziv>
  <DomainObject.Predmet.SudioniciListAdressOIB>
    <izvorni_sadrzaj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izvorni_sadrzaj>
    <derivirana_varijabla naziv="DomainObject.Predmet.SudioniciListAdressOIB_1">
      <item>Fina -Podružnica Šibenik, OIB 85821130368, Perivoj L. Marune 1,22000 Šibenik</item>
      <item>KNJIŽARE TRUTA društvo s ograničenom odgovornošću za trgovinu i usluge, OIB 23800214236, Sunčana obala 34,22232 Zlarin</item>
      <item>Srećko Truta, OIB 01221612885, Stjepana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23800214236</item>
      <item>, OIB 01221612885</item>
    </izvorni_sadrzaj>
    <derivirana_varijabla naziv="DomainObject.Predmet.SudioniciListNazivOIB_1">
      <item>, OIB 85821130368</item>
      <item>, OIB 23800214236</item>
      <item>, OIB 01221612885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A6B29-51A3-4558-BEF7-CF70DDF20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1980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2016-05-12T11:06:00Z</dcterms:created>
  <dc:creator>Administrator</dc:creator>
  <cp:lastModifiedBy>Martina Kalmeta</cp:lastModifiedBy>
  <cp:lastPrinted>2016-04-25T07:48:00Z</cp:lastPrinted>
  <dcterms:modified xmlns:xsi="http://www.w3.org/2001/XMLSchema-instance" xsi:type="dcterms:W3CDTF">2016-05-16T12:57:00Z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