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4f5e" w14:paraId="c424f5e"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D548A5">
        <w:t>04. rujna</w:t>
      </w:r>
      <w:r w:rsidR="006362C6">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D548A5">
        <w:t>sedmo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D548A5">
        <w:rPr>
          <w:b/>
        </w:rPr>
        <w:t>07. prosinca</w:t>
      </w:r>
      <w:r w:rsidR="006362C6">
        <w:rPr>
          <w:b/>
        </w:rPr>
        <w:t xml:space="preserve"> 2017</w:t>
      </w:r>
      <w:r w:rsidR="007A79A1">
        <w:rPr>
          <w:b/>
        </w:rPr>
        <w:t xml:space="preserve">. godine s početkom u </w:t>
      </w:r>
      <w:r w:rsidR="00D548A5">
        <w:rPr>
          <w:b/>
        </w:rPr>
        <w:t>09</w:t>
      </w:r>
      <w:r w:rsidR="002B4127">
        <w:rPr>
          <w:b/>
        </w:rPr>
        <w:t>.45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D548A5" w:rsidR="00FE3916" w:rsidRPr="007165C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sidR="007165C6">
        <w:rPr>
          <w:lang w:eastAsia="en-US" w:val="en-GB"/>
        </w:rPr>
        <w:t xml:space="preserve"> cijeni od </w:t>
      </w:r>
      <w:r w:rsidR="00D548A5" w:rsidRPr="00D548A5">
        <w:rPr>
          <w:lang w:eastAsia="en-US" w:val="en-GB"/>
        </w:rPr>
        <w:t>250</w:t>
      </w:r>
      <w:r w:rsidR="00D548A5">
        <w:rPr>
          <w:lang w:eastAsia="en-US" w:val="en-GB"/>
        </w:rPr>
        <w:t>.</w:t>
      </w:r>
      <w:r w:rsidR="00D548A5" w:rsidRPr="00D548A5">
        <w:rPr>
          <w:lang w:eastAsia="en-US" w:val="en-GB"/>
        </w:rPr>
        <w:t>958,25</w:t>
      </w:r>
      <w:r w:rsidR="00D548A5">
        <w:rPr>
          <w:lang w:eastAsia="en-US" w:val="en-GB"/>
        </w:rPr>
        <w:t xml:space="preserve"> </w:t>
      </w:r>
      <w:r w:rsidR="007165C6">
        <w:rPr>
          <w:lang w:eastAsia="en-US" w:val="en-GB"/>
        </w:rPr>
        <w:t>kuna</w:t>
      </w: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lastRenderedPageBreak/>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D548A5">
        <w:rPr>
          <w:bCs/>
          <w:shd w:fill="FFFFFF" w:color="auto" w:val="clear"/>
          <w:lang w:eastAsia="en-US"/>
        </w:rPr>
        <w:t>20. studenog</w:t>
      </w:r>
      <w:r w:rsidR="00817199">
        <w:rPr>
          <w:bCs/>
          <w:shd w:fill="FFFFFF" w:color="auto" w:val="clear"/>
          <w:lang w:eastAsia="en-US"/>
        </w:rPr>
        <w:t xml:space="preserve"> </w:t>
      </w:r>
      <w:r w:rsidR="006362C6">
        <w:rPr>
          <w:bCs/>
          <w:shd w:fill="FFFFFF" w:color="auto" w:val="clear"/>
          <w:lang w:eastAsia="en-US"/>
        </w:rPr>
        <w:t xml:space="preserve"> 2017</w:t>
      </w:r>
      <w:r w:rsidRPr="00FE3916">
        <w:rPr>
          <w:bCs/>
          <w:shd w:fill="FFFFFF" w:color="auto" w:val="clear"/>
          <w:lang w:eastAsia="en-US"/>
        </w:rPr>
        <w:t>.godi</w:t>
      </w:r>
      <w:r w:rsidR="00D548A5">
        <w:rPr>
          <w:bCs/>
          <w:shd w:fill="FFFFFF" w:color="auto" w:val="clear"/>
          <w:lang w:eastAsia="en-US"/>
        </w:rPr>
        <w:t>ne. u 16</w:t>
      </w:r>
      <w:r w:rsidRPr="00FE3916">
        <w:rPr>
          <w:bCs/>
          <w:shd w:fill="FFFFFF" w:color="auto" w:val="clear"/>
          <w:lang w:eastAsia="en-US"/>
        </w:rPr>
        <w:t>,00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r w:rsidRPr="00FE3916">
        <w:tab/>
      </w:r>
    </w:p>
    <w:p w:rsidRDefault="00FE3916" w:rsidP="00FE3916" w:rsidR="00FE3916" w:rsidRPr="00FE3916">
      <w:pPr>
        <w:jc w:val="both"/>
      </w:pPr>
    </w:p>
    <w:p w:rsidRDefault="00B33FEA" w:rsidP="00FE3916" w:rsidR="00FE3916" w:rsidRPr="00FE3916">
      <w:pPr>
        <w:jc w:val="both"/>
      </w:pPr>
      <w:r>
        <w:tab/>
        <w:t>15</w:t>
      </w:r>
      <w:r w:rsidR="00FE3916"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B33FEA" w:rsidP="00FE3916" w:rsidR="00FE3916" w:rsidRPr="00FE3916">
      <w:pPr>
        <w:ind w:firstLine="708"/>
        <w:jc w:val="both"/>
      </w:pPr>
      <w:r>
        <w:t>16</w:t>
      </w:r>
      <w:r w:rsidR="00FE3916" w:rsidRPr="00FE3916">
        <w:t xml:space="preserve">. Osobe zainteresirane za kupnju mogu razgledati nekretninu koja je predmet prodaje svakim radnim danom po prethodnom dogovoru sa stečajnim upraviteljem </w:t>
      </w:r>
      <w:r w:rsidR="007A79A1">
        <w:t>Ivica Matas iz Šibenika, Put gimnazije 55,</w:t>
      </w:r>
      <w:r w:rsidR="00FE3916" w:rsidRPr="00FE3916">
        <w:t xml:space="preserve"> pozivom na broj mobitela: </w:t>
      </w:r>
      <w:r w:rsidR="007A79A1">
        <w:t>0912543878</w:t>
      </w:r>
      <w:r w:rsidR="00FE3916"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B33FEA"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D548A5">
        <w:t>04. rujna</w:t>
      </w:r>
      <w:r w:rsidR="006362C6">
        <w:t xml:space="preserve"> 2017.</w:t>
      </w:r>
      <w:r w:rsidR="00FE3916" w:rsidRPr="00FE3916">
        <w:t xml:space="preserve">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pPr>
        <w:ind w:left="6480"/>
        <w:jc w:val="both"/>
      </w:pPr>
      <w:r w:rsidRPr="00FE3916">
        <w:t>Terezija Goreta</w:t>
      </w:r>
      <w:r w:rsidR="00781F7A">
        <w:t>, v.r.</w:t>
      </w:r>
    </w:p>
    <w:p w:rsidRDefault="00926D53" w:rsidP="00FE3916" w:rsidR="00926D53" w:rsidRPr="00FE3916">
      <w:pPr>
        <w:ind w:left="6480"/>
        <w:jc w:val="both"/>
      </w:pP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lastRenderedPageBreak/>
        <w:t>POUKA O PRAVNOM LIJEKU:</w:t>
      </w:r>
    </w:p>
    <w:p w:rsidRDefault="00FE3916" w:rsidP="00FE3916" w:rsidR="00FE3916" w:rsidRPr="00FE3916">
      <w:pPr>
        <w:jc w:val="both"/>
      </w:pPr>
      <w:r w:rsidRPr="00FE3916">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p w:rsidRDefault="00D548A5" w:rsidP="00BB3D5D" w:rsidR="00D548A5">
      <w:pPr>
        <w:jc w:val="both"/>
      </w:pPr>
      <w:r>
        <w:t>-računovodstvu suda</w:t>
      </w:r>
    </w:p>
    <w:sectPr w:rsidSect="00DF640D" w:rsidR="00D548A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534" w:rsidP="00DF640D" w:rsidR="001D6534">
      <w:r>
        <w:separator/>
      </w:r>
    </w:p>
  </w:endnote>
  <w:endnote w:id="0" w:type="continuationSeparator">
    <w:p w:rsidRDefault="001D6534" w:rsidP="00DF640D" w:rsidR="001D65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534" w:rsidP="00DF640D" w:rsidR="001D6534">
      <w:r>
        <w:separator/>
      </w:r>
    </w:p>
  </w:footnote>
  <w:footnote w:id="0" w:type="continuationSeparator">
    <w:p w:rsidRDefault="001D6534" w:rsidP="00DF640D" w:rsidR="001D65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C17EC7">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3256D"/>
    <w:rsid w:val="000661F6"/>
    <w:rsid w:val="000671BB"/>
    <w:rsid w:val="000826F3"/>
    <w:rsid w:val="000A1C54"/>
    <w:rsid w:val="000A58E2"/>
    <w:rsid w:val="000C23EA"/>
    <w:rsid w:val="000F0D29"/>
    <w:rsid w:val="0011000E"/>
    <w:rsid w:val="00116357"/>
    <w:rsid w:val="00117BC8"/>
    <w:rsid w:val="00155778"/>
    <w:rsid w:val="001A0751"/>
    <w:rsid w:val="001D6534"/>
    <w:rsid w:val="00203503"/>
    <w:rsid w:val="00226126"/>
    <w:rsid w:val="002363F9"/>
    <w:rsid w:val="00242A5B"/>
    <w:rsid w:val="0027379D"/>
    <w:rsid w:val="00283377"/>
    <w:rsid w:val="002A4DCD"/>
    <w:rsid w:val="002B4127"/>
    <w:rsid w:val="002C64E9"/>
    <w:rsid w:val="002E0337"/>
    <w:rsid w:val="002F7F40"/>
    <w:rsid w:val="00324E03"/>
    <w:rsid w:val="003272E2"/>
    <w:rsid w:val="003B5533"/>
    <w:rsid w:val="003E4AE7"/>
    <w:rsid w:val="00417E4E"/>
    <w:rsid w:val="0042303E"/>
    <w:rsid w:val="00452C06"/>
    <w:rsid w:val="004A1CD2"/>
    <w:rsid w:val="004F4118"/>
    <w:rsid w:val="00517EF9"/>
    <w:rsid w:val="006362C6"/>
    <w:rsid w:val="00680AD4"/>
    <w:rsid w:val="00684142"/>
    <w:rsid w:val="0069580F"/>
    <w:rsid w:val="006E4D59"/>
    <w:rsid w:val="00700B6A"/>
    <w:rsid w:val="0070114F"/>
    <w:rsid w:val="007165C6"/>
    <w:rsid w:val="007363F4"/>
    <w:rsid w:val="00781F7A"/>
    <w:rsid w:val="007865F8"/>
    <w:rsid w:val="007A00E7"/>
    <w:rsid w:val="007A79A1"/>
    <w:rsid w:val="007B0CFA"/>
    <w:rsid w:val="007D2607"/>
    <w:rsid w:val="007F0C5A"/>
    <w:rsid w:val="007F3E7C"/>
    <w:rsid w:val="00817199"/>
    <w:rsid w:val="008348C9"/>
    <w:rsid w:val="00853CA6"/>
    <w:rsid w:val="008B6270"/>
    <w:rsid w:val="008D1032"/>
    <w:rsid w:val="00915C3B"/>
    <w:rsid w:val="00923680"/>
    <w:rsid w:val="00926D53"/>
    <w:rsid w:val="009316ED"/>
    <w:rsid w:val="009A407B"/>
    <w:rsid w:val="009C616F"/>
    <w:rsid w:val="00A02B3C"/>
    <w:rsid w:val="00A02EFD"/>
    <w:rsid w:val="00A032B0"/>
    <w:rsid w:val="00A42674"/>
    <w:rsid w:val="00A810F3"/>
    <w:rsid w:val="00AA2BAA"/>
    <w:rsid w:val="00AA340C"/>
    <w:rsid w:val="00AD3AC5"/>
    <w:rsid w:val="00B14F3C"/>
    <w:rsid w:val="00B33FEA"/>
    <w:rsid w:val="00B51099"/>
    <w:rsid w:val="00B77ADA"/>
    <w:rsid w:val="00BA772A"/>
    <w:rsid w:val="00BB3D5D"/>
    <w:rsid w:val="00BD21AE"/>
    <w:rsid w:val="00BE1125"/>
    <w:rsid w:val="00C17EC7"/>
    <w:rsid w:val="00C3434C"/>
    <w:rsid w:val="00C42847"/>
    <w:rsid w:val="00C63EF7"/>
    <w:rsid w:val="00C72F84"/>
    <w:rsid w:val="00D07AB4"/>
    <w:rsid w:val="00D32D3B"/>
    <w:rsid w:val="00D548A5"/>
    <w:rsid w:val="00D636E9"/>
    <w:rsid w:val="00DD66E5"/>
    <w:rsid w:val="00DE018A"/>
    <w:rsid w:val="00DF640D"/>
    <w:rsid w:val="00E24B0B"/>
    <w:rsid w:val="00E54B32"/>
    <w:rsid w:val="00E65D4D"/>
    <w:rsid w:val="00E76879"/>
    <w:rsid w:val="00E903EC"/>
    <w:rsid w:val="00E9478E"/>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FFDA4-C12E-4121-9634-44C8B0C4D7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1156</properties:Words>
  <properties:Characters>6095</properties:Characters>
  <properties:Lines>161</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2017-09-04T11:19:00Z</dcterms:created>
  <dc:creator>Terezija Goreta</dc:creator>
  <cp:lastModifiedBy>Marina Gulin</cp:lastModifiedBy>
  <cp:lastPrinted>2017-09-04T10:55:00Z</cp:lastPrinted>
  <dcterms:modified xmlns:xsi="http://www.w3.org/2001/XMLSchema-instance" xsi:type="dcterms:W3CDTF">2017-09-04T11:20:00Z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