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704d2" w14:paraId="23704d2" w:rsidRDefault="009F15BD" w:rsidP="001507AE" w:rsidR="009F15BD" w:rsidRPr="009E3062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9E306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E3062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9E306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9E306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E3062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9E306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E306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E306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E3062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9E3062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9E306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9E306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E3062" w:rsidRPr="009E3062">
        <w:rPr>
          <w:rFonts w:hAnsi="Times New Roman" w:ascii="Times New Roman"/>
          <w:sz w:val="22"/>
          <w:szCs w:val="22"/>
        </w:rPr>
        <w:t>BOFOR ART d.o.o., Arsenal 1, 20260 Korčula, OIB: 68923322809</w:t>
      </w:r>
      <w:r w:rsidR="00167B91">
        <w:rPr>
          <w:rFonts w:hAnsi="Times New Roman" w:ascii="Times New Roman"/>
          <w:sz w:val="22"/>
          <w:szCs w:val="22"/>
        </w:rPr>
        <w:t>,</w:t>
      </w:r>
      <w:r w:rsidR="00377DF3" w:rsidRPr="009E3062">
        <w:rPr>
          <w:rFonts w:hAnsi="Times New Roman" w:ascii="Times New Roman"/>
          <w:sz w:val="22"/>
          <w:szCs w:val="22"/>
        </w:rPr>
        <w:t xml:space="preserve"> </w:t>
      </w:r>
      <w:r w:rsidR="004918B5" w:rsidRPr="009E3062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14CFB" w:rsidRPr="009E3062">
        <w:rPr>
          <w:rFonts w:hAnsi="Times New Roman" w:ascii="Times New Roman"/>
          <w:sz w:val="22"/>
          <w:szCs w:val="22"/>
          <w:lang w:val="hr-HR"/>
        </w:rPr>
        <w:t>2</w:t>
      </w:r>
      <w:r w:rsidR="00694756">
        <w:rPr>
          <w:rFonts w:hAnsi="Times New Roman" w:ascii="Times New Roman"/>
          <w:sz w:val="22"/>
          <w:szCs w:val="22"/>
          <w:lang w:val="hr-HR"/>
        </w:rPr>
        <w:t>9</w:t>
      </w:r>
      <w:r w:rsidR="00914CFB" w:rsidRPr="009E306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001F7" w:rsidRPr="009E3062">
        <w:rPr>
          <w:rFonts w:hAnsi="Times New Roman" w:ascii="Times New Roman"/>
          <w:sz w:val="22"/>
          <w:szCs w:val="22"/>
          <w:lang w:val="hr-HR"/>
        </w:rPr>
        <w:t>ožujka</w:t>
      </w:r>
      <w:r w:rsidRPr="009E3062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9E306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E306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E306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E3062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9E306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E306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9E3062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9E3062">
        <w:rPr>
          <w:rFonts w:hAnsi="Times New Roman" w:ascii="Times New Roman"/>
          <w:sz w:val="22"/>
          <w:szCs w:val="22"/>
        </w:rPr>
        <w:t xml:space="preserve"> </w:t>
      </w:r>
      <w:r w:rsidR="00523D90" w:rsidRPr="009E3062">
        <w:rPr>
          <w:rFonts w:hAnsi="Times New Roman" w:ascii="Times New Roman"/>
          <w:sz w:val="22"/>
          <w:szCs w:val="22"/>
        </w:rPr>
        <w:t>BOFOR ART d.o.o., Arsenal 1, 20260 Korčula, OIB: 68923322809</w:t>
      </w:r>
      <w:r w:rsidR="00AA4411" w:rsidRPr="009E3062">
        <w:rPr>
          <w:rFonts w:hAnsi="Times New Roman" w:ascii="Times New Roman"/>
          <w:sz w:val="22"/>
          <w:szCs w:val="22"/>
        </w:rPr>
        <w:t xml:space="preserve">, dana </w:t>
      </w:r>
      <w:r w:rsidR="009001F7" w:rsidRPr="009E3062">
        <w:rPr>
          <w:rFonts w:hAnsi="Times New Roman" w:ascii="Times New Roman"/>
          <w:sz w:val="22"/>
          <w:szCs w:val="22"/>
        </w:rPr>
        <w:t>2</w:t>
      </w:r>
      <w:r w:rsidR="00694756">
        <w:rPr>
          <w:rFonts w:hAnsi="Times New Roman" w:ascii="Times New Roman"/>
          <w:sz w:val="22"/>
          <w:szCs w:val="22"/>
        </w:rPr>
        <w:t>9</w:t>
      </w:r>
      <w:r w:rsidR="009001F7" w:rsidRPr="009E3062">
        <w:rPr>
          <w:rFonts w:hAnsi="Times New Roman" w:ascii="Times New Roman"/>
          <w:sz w:val="22"/>
          <w:szCs w:val="22"/>
        </w:rPr>
        <w:t>. ožujka</w:t>
      </w:r>
      <w:r w:rsidR="00AA4411" w:rsidRPr="009E3062">
        <w:rPr>
          <w:rFonts w:hAnsi="Times New Roman" w:ascii="Times New Roman"/>
          <w:sz w:val="22"/>
          <w:szCs w:val="22"/>
        </w:rPr>
        <w:t xml:space="preserve"> 2016. godine u 14,3</w:t>
      </w:r>
      <w:r w:rsidRPr="009E3062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0256A9" w:rsidP="000256A9" w:rsidR="000256A9" w:rsidRPr="009E3062">
      <w:pPr>
        <w:pStyle w:val="BodyText21"/>
        <w:ind w:firstLine="0" w:left="1146"/>
        <w:textAlignment w:val="auto"/>
        <w:rPr>
          <w:rFonts w:hAnsi="Times New Roman" w:ascii="Times New Roman"/>
          <w:sz w:val="22"/>
          <w:szCs w:val="22"/>
        </w:rPr>
      </w:pPr>
    </w:p>
    <w:p w:rsidRDefault="000256A9" w:rsidP="000256A9" w:rsidR="000256A9" w:rsidRPr="00A54906">
      <w:pPr>
        <w:pStyle w:val="BodyText21"/>
        <w:numPr>
          <w:ilvl w:val="0"/>
          <w:numId w:val="6"/>
        </w:numPr>
        <w:textAlignment w:val="auto"/>
        <w:rPr>
          <w:rFonts w:hAnsi="Times New Roman" w:ascii="Times New Roman"/>
          <w:sz w:val="22"/>
          <w:szCs w:val="22"/>
        </w:rPr>
      </w:pPr>
      <w:r w:rsidRPr="009E3062">
        <w:rPr>
          <w:rFonts w:hAnsi="Times New Roman" w:ascii="Times New Roman"/>
          <w:sz w:val="22"/>
          <w:szCs w:val="22"/>
        </w:rPr>
        <w:t xml:space="preserve">Za stečajnog upravitelja imenuje se </w:t>
      </w:r>
      <w:r>
        <w:rPr>
          <w:rFonts w:hAnsi="Times New Roman" w:ascii="Times New Roman"/>
          <w:sz w:val="22"/>
          <w:szCs w:val="22"/>
        </w:rPr>
        <w:t>NADA MIKULANDRA, Stubalj, Bilice, OIB: 01343352417.</w:t>
      </w:r>
    </w:p>
    <w:p w:rsidRDefault="001507AE" w:rsidP="000256A9" w:rsidR="001507AE" w:rsidRPr="009E3062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9E3062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9E3062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523D90" w:rsidRPr="009E3062">
        <w:rPr>
          <w:rFonts w:hAnsi="Times New Roman" w:ascii="Times New Roman"/>
          <w:sz w:val="22"/>
          <w:szCs w:val="22"/>
        </w:rPr>
        <w:t>BOFOR ART d.o.o., Arsenal 1, 20260 Korčula, OIB: 68923322809</w:t>
      </w:r>
      <w:r w:rsidR="00C91FB0" w:rsidRPr="009E3062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9E3062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E3062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9E3062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9E306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E306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E3062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E3062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9E306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E306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E306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E3062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9E3062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523D90">
        <w:rPr>
          <w:rFonts w:hAnsi="Times New Roman" w:ascii="Times New Roman"/>
          <w:sz w:val="22"/>
          <w:szCs w:val="22"/>
          <w:lang w:val="hr-HR"/>
        </w:rPr>
        <w:t>10</w:t>
      </w:r>
      <w:r w:rsidR="00205402" w:rsidRPr="009E3062">
        <w:rPr>
          <w:rFonts w:hAnsi="Times New Roman" w:ascii="Times New Roman"/>
          <w:sz w:val="22"/>
          <w:szCs w:val="22"/>
          <w:lang w:val="hr-HR"/>
        </w:rPr>
        <w:t>. prosinca</w:t>
      </w:r>
      <w:r w:rsidRPr="009E306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1507AE" w:rsidP="001507AE" w:rsidR="001507AE" w:rsidRPr="009E306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E306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E306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9E3062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B3222C" w:rsidRPr="009E3062">
        <w:rPr>
          <w:rFonts w:hAnsi="Times New Roman" w:ascii="Times New Roman"/>
          <w:sz w:val="22"/>
          <w:szCs w:val="22"/>
          <w:lang w:val="hr-HR"/>
        </w:rPr>
        <w:t>05. veljače 2016</w:t>
      </w:r>
      <w:r w:rsidRPr="009E306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9E306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9E3062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9E306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E306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E306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9E306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E306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E306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9E306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E306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E3062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9E306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E306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E306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9E306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E3062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001F7" w:rsidRPr="009E3062">
        <w:rPr>
          <w:rFonts w:hAnsi="Times New Roman" w:ascii="Times New Roman"/>
          <w:b/>
          <w:sz w:val="22"/>
          <w:szCs w:val="22"/>
          <w:lang w:val="hr-HR"/>
        </w:rPr>
        <w:t>2</w:t>
      </w:r>
      <w:r w:rsidR="00694756">
        <w:rPr>
          <w:rFonts w:hAnsi="Times New Roman" w:ascii="Times New Roman"/>
          <w:b/>
          <w:sz w:val="22"/>
          <w:szCs w:val="22"/>
          <w:lang w:val="hr-HR"/>
        </w:rPr>
        <w:t>9</w:t>
      </w:r>
      <w:r w:rsidR="009001F7" w:rsidRPr="009E3062">
        <w:rPr>
          <w:rFonts w:hAnsi="Times New Roman" w:ascii="Times New Roman"/>
          <w:b/>
          <w:sz w:val="22"/>
          <w:szCs w:val="22"/>
          <w:lang w:val="hr-HR"/>
        </w:rPr>
        <w:t>. ožujka</w:t>
      </w:r>
      <w:r w:rsidR="001507AE" w:rsidRPr="009E3062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9E306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E306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9E306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9E3062">
      <w:pPr>
        <w:rPr>
          <w:rFonts w:hAnsi="Times New Roman" w:ascii="Times New Roman"/>
          <w:b/>
          <w:sz w:val="22"/>
          <w:szCs w:val="22"/>
          <w:lang w:val="hr-HR"/>
        </w:rPr>
      </w:pPr>
      <w:r w:rsidRPr="009E3062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9E3062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9E306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9E3062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9E3062">
        <w:rPr>
          <w:rFonts w:hAnsi="Times New Roman" w:ascii="Times New Roman"/>
          <w:b/>
          <w:sz w:val="22"/>
          <w:szCs w:val="22"/>
          <w:lang w:val="hr-HR"/>
        </w:rPr>
        <w:tab/>
      </w:r>
      <w:r w:rsidRPr="009E3062">
        <w:rPr>
          <w:rFonts w:hAnsi="Times New Roman" w:ascii="Times New Roman"/>
          <w:b/>
          <w:sz w:val="22"/>
          <w:szCs w:val="22"/>
          <w:lang w:val="hr-HR"/>
        </w:rPr>
        <w:tab/>
      </w:r>
      <w:r w:rsidRPr="009E3062">
        <w:rPr>
          <w:rFonts w:hAnsi="Times New Roman" w:ascii="Times New Roman"/>
          <w:b/>
          <w:sz w:val="22"/>
          <w:szCs w:val="22"/>
          <w:lang w:val="hr-HR"/>
        </w:rPr>
        <w:tab/>
      </w:r>
      <w:r w:rsidRPr="009E3062">
        <w:rPr>
          <w:rFonts w:hAnsi="Times New Roman" w:ascii="Times New Roman"/>
          <w:b/>
          <w:sz w:val="22"/>
          <w:szCs w:val="22"/>
          <w:lang w:val="hr-HR"/>
        </w:rPr>
        <w:tab/>
      </w:r>
      <w:r w:rsidRPr="009E3062">
        <w:rPr>
          <w:rFonts w:hAnsi="Times New Roman" w:ascii="Times New Roman"/>
          <w:b/>
          <w:sz w:val="22"/>
          <w:szCs w:val="22"/>
          <w:lang w:val="hr-HR"/>
        </w:rPr>
        <w:tab/>
      </w:r>
      <w:r w:rsidRPr="009E3062">
        <w:rPr>
          <w:rFonts w:hAnsi="Times New Roman" w:ascii="Times New Roman"/>
          <w:b/>
          <w:sz w:val="22"/>
          <w:szCs w:val="22"/>
          <w:lang w:val="hr-HR"/>
        </w:rPr>
        <w:tab/>
      </w:r>
      <w:r w:rsidRPr="009E3062">
        <w:rPr>
          <w:rFonts w:hAnsi="Times New Roman" w:ascii="Times New Roman"/>
          <w:b/>
          <w:sz w:val="22"/>
          <w:szCs w:val="22"/>
          <w:lang w:val="hr-HR"/>
        </w:rPr>
        <w:tab/>
      </w:r>
      <w:r w:rsidRPr="009E3062">
        <w:rPr>
          <w:rFonts w:hAnsi="Times New Roman" w:ascii="Times New Roman"/>
          <w:b/>
          <w:sz w:val="22"/>
          <w:szCs w:val="22"/>
          <w:lang w:val="hr-HR"/>
        </w:rPr>
        <w:tab/>
      </w:r>
      <w:r w:rsidRPr="009E3062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9E3062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0C43D0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9E306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9E3062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9E3062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9E3062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9E306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9E3062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9E306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9E3062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9E306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9E306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9E3062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9E306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E3062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9E306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E3062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9E306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E3062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9E306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E3062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9E306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E3062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9E306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E3062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B0907" w:rsidRPr="009E306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E3062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523D90">
        <w:rPr>
          <w:rFonts w:hAnsi="Times New Roman" w:ascii="Times New Roman"/>
          <w:sz w:val="22"/>
          <w:szCs w:val="22"/>
          <w:lang w:val="hr-HR"/>
        </w:rPr>
        <w:t>OTP banka Hrvatska</w:t>
      </w:r>
      <w:r w:rsidRPr="009E3062">
        <w:rPr>
          <w:rFonts w:hAnsi="Times New Roman" w:ascii="Times New Roman"/>
          <w:sz w:val="22"/>
          <w:szCs w:val="22"/>
          <w:lang w:val="hr-HR"/>
        </w:rPr>
        <w:t xml:space="preserve"> d.d.,</w:t>
      </w:r>
    </w:p>
    <w:p w:rsidRDefault="008B0907" w:rsidP="001507AE" w:rsidR="001507AE" w:rsidRPr="009E306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E3062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9E306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Pr="009E3062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9E306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E306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E3062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9E3062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9E3062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9E3062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9E306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E306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E3062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9E3062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9E3062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9E3062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9E306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9E306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C43D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AD1F06">
      <w:rPr>
        <w:rFonts w:hAnsi="Times New Roman" w:ascii="Times New Roman"/>
        <w:b/>
        <w:sz w:val="22"/>
        <w:szCs w:val="22"/>
        <w:lang w:val="hr-HR"/>
      </w:rPr>
      <w:t>2626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AD1F06">
      <w:rPr>
        <w:rFonts w:hAnsi="Times New Roman" w:ascii="Times New Roman"/>
        <w:b/>
        <w:sz w:val="22"/>
        <w:szCs w:val="22"/>
        <w:lang w:val="hr-HR"/>
      </w:rPr>
      <w:t>2626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56A9"/>
    <w:rsid w:val="00032E63"/>
    <w:rsid w:val="000654F6"/>
    <w:rsid w:val="00074FAA"/>
    <w:rsid w:val="000833A0"/>
    <w:rsid w:val="000979F6"/>
    <w:rsid w:val="000A07B0"/>
    <w:rsid w:val="000B609B"/>
    <w:rsid w:val="000C43D0"/>
    <w:rsid w:val="000C47B3"/>
    <w:rsid w:val="00112B50"/>
    <w:rsid w:val="001273D2"/>
    <w:rsid w:val="001507AE"/>
    <w:rsid w:val="00167B91"/>
    <w:rsid w:val="001800BE"/>
    <w:rsid w:val="00182088"/>
    <w:rsid w:val="001905B1"/>
    <w:rsid w:val="001A41C1"/>
    <w:rsid w:val="001B2ED5"/>
    <w:rsid w:val="001B47E9"/>
    <w:rsid w:val="001C5220"/>
    <w:rsid w:val="00205402"/>
    <w:rsid w:val="00250EE0"/>
    <w:rsid w:val="00281CBA"/>
    <w:rsid w:val="002E46D4"/>
    <w:rsid w:val="002F3D54"/>
    <w:rsid w:val="003205C3"/>
    <w:rsid w:val="00322EFB"/>
    <w:rsid w:val="00367BDF"/>
    <w:rsid w:val="00377DF3"/>
    <w:rsid w:val="00381A6A"/>
    <w:rsid w:val="003A1F98"/>
    <w:rsid w:val="003C01C6"/>
    <w:rsid w:val="003D2F62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51339D"/>
    <w:rsid w:val="00523D90"/>
    <w:rsid w:val="00527A54"/>
    <w:rsid w:val="00532B71"/>
    <w:rsid w:val="00545C37"/>
    <w:rsid w:val="00552465"/>
    <w:rsid w:val="00561677"/>
    <w:rsid w:val="005940E9"/>
    <w:rsid w:val="005B3D80"/>
    <w:rsid w:val="005E3275"/>
    <w:rsid w:val="006356C5"/>
    <w:rsid w:val="00676A23"/>
    <w:rsid w:val="00694756"/>
    <w:rsid w:val="00697978"/>
    <w:rsid w:val="006D45D8"/>
    <w:rsid w:val="007045BC"/>
    <w:rsid w:val="00714CC9"/>
    <w:rsid w:val="00722851"/>
    <w:rsid w:val="00730EAB"/>
    <w:rsid w:val="007A29F9"/>
    <w:rsid w:val="007A72B4"/>
    <w:rsid w:val="007C6CF9"/>
    <w:rsid w:val="007E125F"/>
    <w:rsid w:val="008162AD"/>
    <w:rsid w:val="00840E3D"/>
    <w:rsid w:val="00867F16"/>
    <w:rsid w:val="00895151"/>
    <w:rsid w:val="008B0907"/>
    <w:rsid w:val="008E1D89"/>
    <w:rsid w:val="008F7EAE"/>
    <w:rsid w:val="009001F7"/>
    <w:rsid w:val="00914CFB"/>
    <w:rsid w:val="00934AFC"/>
    <w:rsid w:val="00937016"/>
    <w:rsid w:val="009546B6"/>
    <w:rsid w:val="00997BA9"/>
    <w:rsid w:val="009B7F84"/>
    <w:rsid w:val="009D6B3A"/>
    <w:rsid w:val="009E3062"/>
    <w:rsid w:val="009F15BD"/>
    <w:rsid w:val="009F5765"/>
    <w:rsid w:val="00A22C68"/>
    <w:rsid w:val="00A358AD"/>
    <w:rsid w:val="00A723EE"/>
    <w:rsid w:val="00A871FF"/>
    <w:rsid w:val="00A94D51"/>
    <w:rsid w:val="00A95334"/>
    <w:rsid w:val="00AA4411"/>
    <w:rsid w:val="00AA6B5F"/>
    <w:rsid w:val="00AB7883"/>
    <w:rsid w:val="00AD1F06"/>
    <w:rsid w:val="00AF40B4"/>
    <w:rsid w:val="00B03169"/>
    <w:rsid w:val="00B1709D"/>
    <w:rsid w:val="00B2463B"/>
    <w:rsid w:val="00B3222C"/>
    <w:rsid w:val="00B4799F"/>
    <w:rsid w:val="00B73ACA"/>
    <w:rsid w:val="00B81363"/>
    <w:rsid w:val="00BB4CDA"/>
    <w:rsid w:val="00C5636E"/>
    <w:rsid w:val="00C57CAF"/>
    <w:rsid w:val="00C82B1A"/>
    <w:rsid w:val="00C91FB0"/>
    <w:rsid w:val="00CB5E89"/>
    <w:rsid w:val="00CC79E2"/>
    <w:rsid w:val="00CE35D6"/>
    <w:rsid w:val="00CF2939"/>
    <w:rsid w:val="00CF6F3D"/>
    <w:rsid w:val="00D06F1F"/>
    <w:rsid w:val="00D16ADD"/>
    <w:rsid w:val="00D17546"/>
    <w:rsid w:val="00D2206F"/>
    <w:rsid w:val="00D44D4F"/>
    <w:rsid w:val="00D52F6D"/>
    <w:rsid w:val="00D57391"/>
    <w:rsid w:val="00D648F2"/>
    <w:rsid w:val="00D955F3"/>
    <w:rsid w:val="00DB29D2"/>
    <w:rsid w:val="00DB4528"/>
    <w:rsid w:val="00DE4A87"/>
    <w:rsid w:val="00E515DA"/>
    <w:rsid w:val="00E641D1"/>
    <w:rsid w:val="00E947D2"/>
    <w:rsid w:val="00EE5750"/>
    <w:rsid w:val="00EE69E5"/>
    <w:rsid w:val="00F40CF2"/>
    <w:rsid w:val="00F62A72"/>
    <w:rsid w:val="00F667BC"/>
    <w:rsid w:val="00F8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C43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43D0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43D0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43D0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43D0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C43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43D0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43D0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43D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43D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2626</izvorni_sadrzaj>
    <derivirana_varijabla naziv="DomainObject.Predmet.Broj_1">2626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St-2626/2015</izvorni_sadrzaj>
    <derivirana_varijabla naziv="DomainObject.Predmet.OznakaBroj_1">St-2626/2015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BOFOR ART, d.o.o. za turizam i izdavaštvo</izvorni_sadrzaj>
    <derivirana_varijabla naziv="DomainObject.Predmet.ProtustrankaFormated_1">  BOFOR ART, d.o.o. za turizam i izdavaštvo</derivirana_varijabla>
  </DomainObject.Predmet.ProtustrankaFormated>
  <DomainObject.Predmet.ProtustrankaFormatedOIB>
    <izvorni_sadrzaj>  BOFOR ART, d.o.o. za turizam i izdavaštvo, OIB 68923322809</izvorni_sadrzaj>
    <derivirana_varijabla naziv="DomainObject.Predmet.ProtustrankaFormatedOIB_1">  BOFOR ART, d.o.o. za turizam i izdavaštvo, OIB 68923322809</derivirana_varijabla>
  </DomainObject.Predmet.ProtustrankaFormatedOIB>
  <DomainObject.Predmet.ProtustrankaFormatedWithAdress>
    <izvorni_sadrzaj> BOFOR ART, d.o.o. za turizam i izdavaštvo, Arsenal 1, 20260 Korčula</izvorni_sadrzaj>
    <derivirana_varijabla naziv="DomainObject.Predmet.ProtustrankaFormatedWithAdress_1"> BOFOR ART, d.o.o. za turizam i izdavaštvo, Arsenal 1, 20260 Korčula</derivirana_varijabla>
  </DomainObject.Predmet.ProtustrankaFormatedWithAdress>
  <DomainObject.Predmet.ProtustrankaFormatedWithAdressOIB>
    <izvorni_sadrzaj> BOFOR ART, d.o.o. za turizam i izdavaštvo, OIB 68923322809, Arsenal 1, 20260 Korčula</izvorni_sadrzaj>
    <derivirana_varijabla naziv="DomainObject.Predmet.ProtustrankaFormatedWithAdressOIB_1"> BOFOR ART, d.o.o. za turizam i izdavaštvo, OIB 68923322809, Arsenal 1, 20260 Korčula</derivirana_varijabla>
  </DomainObject.Predmet.ProtustrankaFormatedWithAdressOIB>
  <DomainObject.Predmet.ProtustrankaWithAdress>
    <izvorni_sadrzaj>BOFOR ART, d.o.o. za turizam i izdavaštvo Arsenal 1, 20260 Korčula</izvorni_sadrzaj>
    <derivirana_varijabla naziv="DomainObject.Predmet.ProtustrankaWithAdress_1">BOFOR ART, d.o.o. za turizam i izdavaštvo Arsenal 1, 20260 Korčula</derivirana_varijabla>
  </DomainObject.Predmet.ProtustrankaWithAdress>
  <DomainObject.Predmet.ProtustrankaWithAdressOIB>
    <izvorni_sadrzaj>BOFOR ART, d.o.o. za turizam i izdavaštvo, OIB 68923322809, Arsenal 1, 20260 Korčula</izvorni_sadrzaj>
    <derivirana_varijabla naziv="DomainObject.Predmet.ProtustrankaWithAdressOIB_1">BOFOR ART, d.o.o. za turizam i izdavaštvo, OIB 68923322809, Arsenal 1, 20260 Korčula</derivirana_varijabla>
  </DomainObject.Predmet.ProtustrankaWithAdressOIB>
  <DomainObject.Predmet.ProtustrankaNazivFormated>
    <izvorni_sadrzaj>BOFOR ART, d.o.o. za turizam i izdavaštvo</izvorni_sadrzaj>
    <derivirana_varijabla naziv="DomainObject.Predmet.ProtustrankaNazivFormated_1">BOFOR ART, d.o.o. za turizam i izdavaštvo</derivirana_varijabla>
  </DomainObject.Predmet.ProtustrankaNazivFormated>
  <DomainObject.Predmet.ProtustrankaNazivFormatedOIB>
    <izvorni_sadrzaj>BOFOR ART, d.o.o. za turizam i izdavaštvo, OIB 68923322809</izvorni_sadrzaj>
    <derivirana_varijabla naziv="DomainObject.Predmet.ProtustrankaNazivFormatedOIB_1">BOFOR ART, d.o.o. za turizam i izdavaštvo, OIB 68923322809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11932.88</izvorni_sadrzaj>
    <derivirana_varijabla naziv="DomainObject.Predmet.TrenutnaVrijednost_1">11932.88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BOFOR ART, d.o.o. za turizam i izdavaštvo</item>
    </izvorni_sadrzaj>
    <derivirana_varijabla naziv="DomainObject.Predmet.ProtuStrankaListFormated_1">
      <item>BOFOR ART, d.o.o. za turizam i izdavaštvo</item>
    </derivirana_varijabla>
  </DomainObject.Predmet.ProtuStrankaListFormated>
  <DomainObject.Predmet.ProtuStrankaListFormatedOIB>
    <izvorni_sadrzaj>
      <item>BOFOR ART, d.o.o. za turizam i izdavaštvo, OIB 68923322809</item>
    </izvorni_sadrzaj>
    <derivirana_varijabla naziv="DomainObject.Predmet.ProtuStrankaListFormatedOIB_1">
      <item>BOFOR ART, d.o.o. za turizam i izdavaštvo, OIB 68923322809</item>
    </derivirana_varijabla>
  </DomainObject.Predmet.ProtuStrankaListFormatedOIB>
  <DomainObject.Predmet.ProtuStrankaListFormatedWithAdress>
    <izvorni_sadrzaj>
      <item>BOFOR ART, d.o.o. za turizam i izdavaštvo, Arsenal 1, 20260 Korčula</item>
    </izvorni_sadrzaj>
    <derivirana_varijabla naziv="DomainObject.Predmet.ProtuStrankaListFormatedWithAdress_1">
      <item>BOFOR ART, d.o.o. za turizam i izdavaštvo, Arsenal 1, 20260 Korčula</item>
    </derivirana_varijabla>
  </DomainObject.Predmet.ProtuStrankaListFormatedWithAdress>
  <DomainObject.Predmet.ProtuStrankaListFormatedWithAdressOIB>
    <izvorni_sadrzaj>
      <item>BOFOR ART, d.o.o. za turizam i izdavaštvo, OIB 68923322809, Arsenal 1, 20260 Korčula</item>
    </izvorni_sadrzaj>
    <derivirana_varijabla naziv="DomainObject.Predmet.ProtuStrankaListFormatedWithAdressOIB_1">
      <item>BOFOR ART, d.o.o. za turizam i izdavaštvo, OIB 68923322809, Arsenal 1, 20260 Korčula</item>
    </derivirana_varijabla>
  </DomainObject.Predmet.ProtuStrankaListFormatedWithAdressOIB>
  <DomainObject.Predmet.ProtuStrankaListNazivFormated>
    <izvorni_sadrzaj>
      <item>BOFOR ART, d.o.o. za turizam i izdavaštvo</item>
    </izvorni_sadrzaj>
    <derivirana_varijabla naziv="DomainObject.Predmet.ProtuStrankaListNazivFormated_1">
      <item>BOFOR ART, d.o.o. za turizam i izdavaštvo</item>
    </derivirana_varijabla>
  </DomainObject.Predmet.ProtuStrankaListNazivFormated>
  <DomainObject.Predmet.ProtuStrankaListNazivFormatedOIB>
    <izvorni_sadrzaj>
      <item>BOFOR ART, d.o.o. za turizam i izdavaštvo, OIB 68923322809</item>
    </izvorni_sadrzaj>
    <derivirana_varijabla naziv="DomainObject.Predmet.ProtuStrankaListNazivFormatedOIB_1">
      <item>BOFOR ART, d.o.o. za turizam i izdavaštvo, OIB 68923322809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BOFOR ART, d.o.o. za turizam i izdavaštvo</izvorni_sadrzaj>
    <derivirana_varijabla naziv="DomainObject.Predmet.ProtustrankaIDrugi_1">BOFOR ART, d.o.o. za turizam i izdavaštvo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BOFOR ART, d.o.o. za turizam i izdavaštvo, OIB 68923322809, Arsenal 1, 20260 Korčula</izvorni_sadrzaj>
    <derivirana_varijabla naziv="DomainObject.Predmet.ProtustrankaIDrugiAdressOIB_1">BOFOR ART, d.o.o. za turizam i izdavaštvo, OIB 68923322809, Arsenal 1,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BOFOR ART, d.o.o. za turizam i izdavaštvo</item>
    </izvorni_sadrzaj>
    <derivirana_varijabla naziv="DomainObject.Predmet.SudioniciListNaziv_1">
      <item>FINA, RC Split, Podružnica Dubrovnik</item>
      <item>BOFOR ART, d.o.o. za turizam i izdavaštvo</item>
    </derivirana_varijabla>
  </DomainObject.Predmet.SudioniciListNaziv>
  <DomainObject.Predmet.SudioniciListAdressOIB>
    <izvorni_sadrzaj>
      <item>FINA, RC Split, Podružnica Dubrovnik, OIB 85821130368, Vukovarska 2,20000 Dubrovnik</item>
      <item>BOFOR ART, d.o.o. za turizam i izdavaštvo, OIB 68923322809, Arsenal 1,20260 Korčula</item>
    </izvorni_sadrzaj>
    <derivirana_varijabla naziv="DomainObject.Predmet.SudioniciListAdressOIB_1">
      <item>FINA, RC Split, Podružnica Dubrovnik, OIB 85821130368, Vukovarska 2,20000 Dubrovnik</item>
      <item>BOFOR ART, d.o.o. za turizam i izdavaštvo, OIB 68923322809, Arsenal 1,20260 Korčula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68923322809</item>
    </izvorni_sadrzaj>
    <derivirana_varijabla naziv="DomainObject.Predmet.SudioniciListNazivOIB_1">
      <item>, OIB 85821130368</item>
      <item>, OIB 68923322809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3698B7-9C55-43EA-ADB4-00C56DE3B0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486</properties:Words>
  <properties:Characters>2620</properties:Characters>
  <properties:Lines>90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2016-02-15T09:18:00Z</dcterms:created>
  <dc:creator>Sudsko vijeæe</dc:creator>
  <cp:lastModifiedBy>Sandra Lazo Oblizalo</cp:lastModifiedBy>
  <cp:lastPrinted>2016-03-29T12:50:00Z</cp:lastPrinted>
  <dcterms:modified xmlns:xsi="http://www.w3.org/2001/XMLSchema-instance" xsi:type="dcterms:W3CDTF">2016-03-29T12:51:00Z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