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244d" w14:paraId="4ac244d" w:rsidRDefault="000A0B3D" w:rsidP="000A0B3D" w:rsidR="000A0B3D" w:rsidRPr="00F31DDE">
      <w:pPr>
        <w15:collapsed w:val="false"/>
      </w:pPr>
      <w:bookmarkStart w:name="_GoBack" w:id="0"/>
      <w:bookmarkEnd w:id="0"/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</w:r>
      <w:r w:rsidRPr="00F31DDE">
        <w:tab/>
        <w:t>4 St-85/15</w:t>
      </w:r>
    </w:p>
    <w:p w:rsidRDefault="002558FB" w:rsidP="000A0B3D" w:rsidR="000A0B3D" w:rsidRPr="00F31DDE">
      <w:r w:rsidRPr="00F31DDE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F31DDE">
      <w:r w:rsidRPr="00F31DDE">
        <w:t xml:space="preserve">REPUBLIKA HRVATSKA </w:t>
      </w:r>
    </w:p>
    <w:p w:rsidRDefault="000A0B3D" w:rsidP="000A0B3D" w:rsidR="000A0B3D" w:rsidRPr="00F31DDE">
      <w:r w:rsidRPr="00F31DDE">
        <w:t xml:space="preserve">TRGOVAČKI SUD U ZAGREBU </w:t>
      </w:r>
    </w:p>
    <w:p w:rsidRDefault="000A0B3D" w:rsidP="000A0B3D" w:rsidR="000A0B3D" w:rsidRPr="00F31DDE">
      <w:r w:rsidRPr="00F31DDE">
        <w:t xml:space="preserve">STALNA SLUŽBA </w:t>
      </w:r>
    </w:p>
    <w:p w:rsidRDefault="000A0B3D" w:rsidP="000A0B3D" w:rsidR="000A0B3D" w:rsidRPr="00F31DDE">
      <w:r w:rsidRPr="00F31DDE">
        <w:t>Karlovac, Ljudevita Šestića 4</w:t>
      </w:r>
    </w:p>
    <w:p w:rsidRDefault="00096A6C" w:rsidP="00BD3394" w:rsidR="00096A6C" w:rsidRPr="00F31DDE">
      <w:pPr>
        <w:jc w:val="right"/>
      </w:pPr>
    </w:p>
    <w:p w:rsidRDefault="000A0B3D" w:rsidP="000A0B3D" w:rsidR="000A0B3D" w:rsidRPr="00F31DDE">
      <w:pPr>
        <w:jc w:val="center"/>
      </w:pPr>
      <w:r w:rsidRPr="00F31DDE">
        <w:t>R</w:t>
      </w:r>
      <w:r w:rsidR="00426611" w:rsidRPr="00F31DDE">
        <w:t xml:space="preserve"> </w:t>
      </w:r>
      <w:r w:rsidRPr="00F31DDE">
        <w:t>E</w:t>
      </w:r>
      <w:r w:rsidR="00426611" w:rsidRPr="00F31DDE">
        <w:t xml:space="preserve"> </w:t>
      </w:r>
      <w:r w:rsidRPr="00F31DDE">
        <w:t>P</w:t>
      </w:r>
      <w:r w:rsidR="00426611" w:rsidRPr="00F31DDE">
        <w:t xml:space="preserve"> </w:t>
      </w:r>
      <w:r w:rsidRPr="00F31DDE">
        <w:t>U</w:t>
      </w:r>
      <w:r w:rsidR="00426611" w:rsidRPr="00F31DDE">
        <w:t xml:space="preserve"> </w:t>
      </w:r>
      <w:r w:rsidRPr="00F31DDE">
        <w:t>B</w:t>
      </w:r>
      <w:r w:rsidR="00426611" w:rsidRPr="00F31DDE">
        <w:t xml:space="preserve"> </w:t>
      </w:r>
      <w:r w:rsidRPr="00F31DDE">
        <w:t>L</w:t>
      </w:r>
      <w:r w:rsidR="00426611" w:rsidRPr="00F31DDE">
        <w:t xml:space="preserve"> </w:t>
      </w:r>
      <w:r w:rsidRPr="00F31DDE">
        <w:t>I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 </w:t>
      </w:r>
      <w:r w:rsidRPr="00F31DDE">
        <w:t xml:space="preserve"> H</w:t>
      </w:r>
      <w:r w:rsidR="00426611" w:rsidRPr="00F31DDE">
        <w:t xml:space="preserve"> </w:t>
      </w:r>
      <w:r w:rsidRPr="00F31DDE">
        <w:t>R</w:t>
      </w:r>
      <w:r w:rsidR="00426611" w:rsidRPr="00F31DDE">
        <w:t xml:space="preserve"> </w:t>
      </w:r>
      <w:r w:rsidRPr="00F31DDE">
        <w:t>V</w:t>
      </w:r>
      <w:r w:rsidR="00426611" w:rsidRPr="00F31DDE">
        <w:t xml:space="preserve"> </w:t>
      </w:r>
      <w:r w:rsidRPr="00F31DDE">
        <w:t>A</w:t>
      </w:r>
      <w:r w:rsidR="00426611" w:rsidRPr="00F31DDE">
        <w:t xml:space="preserve"> </w:t>
      </w:r>
      <w:r w:rsidRPr="00F31DDE">
        <w:t>T</w:t>
      </w:r>
      <w:r w:rsidR="00426611" w:rsidRPr="00F31DDE">
        <w:t xml:space="preserve"> </w:t>
      </w:r>
      <w:r w:rsidRPr="00F31DDE">
        <w:t>S</w:t>
      </w:r>
      <w:r w:rsidR="00426611" w:rsidRPr="00F31DDE">
        <w:t xml:space="preserve"> </w:t>
      </w:r>
      <w:r w:rsidRPr="00F31DDE">
        <w:t>K</w:t>
      </w:r>
      <w:r w:rsidR="00426611" w:rsidRPr="00F31DDE">
        <w:t xml:space="preserve"> </w:t>
      </w:r>
      <w:r w:rsidRPr="00F31DDE">
        <w:t>A</w:t>
      </w:r>
    </w:p>
    <w:p w:rsidRDefault="000A0B3D" w:rsidP="000A0B3D" w:rsidR="000A0B3D" w:rsidRPr="00F31DDE">
      <w:pPr>
        <w:jc w:val="center"/>
      </w:pPr>
      <w:r w:rsidRPr="00F31DDE">
        <w:t>R J E Š E N J E</w:t>
      </w:r>
    </w:p>
    <w:p w:rsidRDefault="005E3015" w:rsidP="00BD3394" w:rsidR="005E3015" w:rsidRPr="00F31DDE">
      <w:pPr>
        <w:jc w:val="both"/>
      </w:pPr>
    </w:p>
    <w:p w:rsidRDefault="007854AB" w:rsidP="007854AB" w:rsidR="00056A75" w:rsidRPr="00F31DDE">
      <w:pPr>
        <w:ind w:firstLine="708"/>
        <w:jc w:val="both"/>
      </w:pPr>
      <w:r w:rsidRPr="00F31DDE">
        <w:t>Trgovački sud u Zagrebu, Stalna služba,</w:t>
      </w:r>
      <w:r w:rsidR="00A77BB3" w:rsidRPr="00F31DDE">
        <w:t xml:space="preserve"> </w:t>
      </w:r>
      <w:r w:rsidR="00096A6C" w:rsidRPr="00F31DDE">
        <w:t>po sucu</w:t>
      </w:r>
      <w:r w:rsidR="00C120CE" w:rsidRPr="00F31DDE">
        <w:t xml:space="preserve"> </w:t>
      </w:r>
      <w:r w:rsidR="009237A9" w:rsidRPr="00F31DDE">
        <w:t>Goranki</w:t>
      </w:r>
      <w:r w:rsidR="009F0937" w:rsidRPr="00F31DDE">
        <w:t xml:space="preserve"> Boljkovac</w:t>
      </w:r>
      <w:r w:rsidR="00096A6C" w:rsidRPr="00F31DDE">
        <w:t xml:space="preserve">, kao </w:t>
      </w:r>
      <w:r w:rsidR="00153D87" w:rsidRPr="00F31DDE">
        <w:t>s</w:t>
      </w:r>
      <w:r w:rsidR="00056A75" w:rsidRPr="00F31DDE">
        <w:t xml:space="preserve">tečajnom sucu, u stečajnom postupku </w:t>
      </w:r>
      <w:r w:rsidR="000A0B3D" w:rsidRPr="00F31DDE">
        <w:t xml:space="preserve">nad imovinom dužnika pojedinca IVICA LIPOŠĆAK, vlasnik obrta "RIBNJAK VRNJIKA", </w:t>
      </w:r>
      <w:r w:rsidR="005D147B" w:rsidRPr="00F31DDE">
        <w:t xml:space="preserve">u stečaju, </w:t>
      </w:r>
      <w:r w:rsidR="000A0B3D" w:rsidRPr="00F31DDE">
        <w:t>Plaški, Kunić 58/A, OIB 74616934077</w:t>
      </w:r>
      <w:r w:rsidRPr="00F31DDE">
        <w:t>, dana 3. lipnja</w:t>
      </w:r>
      <w:r w:rsidR="000A0B3D" w:rsidRPr="00F31DDE">
        <w:t xml:space="preserve"> 201</w:t>
      </w:r>
      <w:r w:rsidRPr="00F31DDE">
        <w:t>6</w:t>
      </w:r>
      <w:r w:rsidR="000A0B3D" w:rsidRPr="00F31DDE">
        <w:t>. godine</w:t>
      </w:r>
      <w:r w:rsidR="00056A75" w:rsidRPr="00F31DDE">
        <w:t xml:space="preserve"> </w:t>
      </w:r>
    </w:p>
    <w:p w:rsidRDefault="00056A75" w:rsidP="00BD3394" w:rsidR="00056A75" w:rsidRPr="00F31DDE">
      <w:pPr>
        <w:jc w:val="both"/>
      </w:pPr>
    </w:p>
    <w:p w:rsidRDefault="009F0937" w:rsidP="00056A75" w:rsidR="008A3BF4" w:rsidRPr="00F31DDE">
      <w:pPr>
        <w:jc w:val="center"/>
      </w:pPr>
      <w:r w:rsidRPr="00F31DDE">
        <w:t>r</w:t>
      </w:r>
      <w:r w:rsidR="00056A75" w:rsidRPr="00F31DDE">
        <w:t xml:space="preserve"> i j e š i o   j e</w:t>
      </w:r>
    </w:p>
    <w:p w:rsidRDefault="00505ABF" w:rsidP="00131B20" w:rsidR="00505ABF" w:rsidRPr="00F31DDE">
      <w:pPr>
        <w:ind w:hanging="720" w:left="720"/>
        <w:jc w:val="both"/>
      </w:pPr>
    </w:p>
    <w:p w:rsidRDefault="00F31DDE" w:rsidP="00F31DDE" w:rsidR="00F31DDE" w:rsidRPr="00F31DDE">
      <w:pPr>
        <w:ind w:firstLine="708"/>
        <w:jc w:val="both"/>
      </w:pPr>
      <w:r w:rsidRPr="00F31DDE">
        <w:t xml:space="preserve">Saziva se sjednica Odbora vjerovnika za dan </w:t>
      </w:r>
      <w:r>
        <w:t>11. srpnja</w:t>
      </w:r>
      <w:r w:rsidRPr="00F31DDE">
        <w:t xml:space="preserve"> 20</w:t>
      </w:r>
      <w:r>
        <w:t>16</w:t>
      </w:r>
      <w:r w:rsidRPr="00F31DDE">
        <w:t>. godine u 9,</w:t>
      </w:r>
      <w:r>
        <w:t>3</w:t>
      </w:r>
      <w:r w:rsidRPr="00F31DDE">
        <w:t xml:space="preserve">0 sati, u sjedištu ovog suda u Karlovcu, </w:t>
      </w:r>
      <w:r>
        <w:t>Ljudevita Šestića 4</w:t>
      </w:r>
      <w:r w:rsidRPr="00F31DDE">
        <w:t>, soba broj 3.</w:t>
      </w:r>
    </w:p>
    <w:p w:rsidRDefault="00F31DDE" w:rsidP="00F31DDE" w:rsidR="00F31DDE" w:rsidRPr="00F31DDE">
      <w:pPr>
        <w:jc w:val="both"/>
      </w:pPr>
    </w:p>
    <w:p w:rsidRDefault="00F31DDE" w:rsidP="00F31DDE" w:rsidR="00F31DDE" w:rsidRPr="00F31DDE">
      <w:pPr>
        <w:jc w:val="both"/>
      </w:pPr>
      <w:r w:rsidRPr="00F31DDE">
        <w:tab/>
        <w:t xml:space="preserve">Za sjednicu se predlaže slijedeći </w:t>
      </w:r>
      <w:r>
        <w:t xml:space="preserve"> </w:t>
      </w:r>
    </w:p>
    <w:p w:rsidRDefault="00F31DDE" w:rsidP="00F31DDE" w:rsidR="00F31DDE" w:rsidRPr="00F31DDE">
      <w:pPr>
        <w:jc w:val="both"/>
      </w:pPr>
    </w:p>
    <w:p w:rsidRDefault="00F31DDE" w:rsidP="00F31DDE" w:rsidR="00F31DDE" w:rsidRPr="00F31DDE">
      <w:pPr>
        <w:jc w:val="center"/>
      </w:pPr>
      <w:r w:rsidRPr="00F31DDE">
        <w:t>DNEVNI RED:</w:t>
      </w:r>
    </w:p>
    <w:p w:rsidRDefault="00F31DDE" w:rsidP="00F31DDE" w:rsidR="00F31DDE" w:rsidRPr="00F31DDE">
      <w:pPr>
        <w:jc w:val="both"/>
      </w:pPr>
    </w:p>
    <w:p w:rsidRDefault="00F31DDE" w:rsidP="00F31DDE" w:rsidR="00F31DDE">
      <w:pPr>
        <w:numPr>
          <w:ilvl w:val="0"/>
          <w:numId w:val="8"/>
        </w:numPr>
        <w:jc w:val="both"/>
      </w:pPr>
      <w:r>
        <w:t>Izbor predsjednika Odbora vjerovnika</w:t>
      </w:r>
    </w:p>
    <w:p w:rsidRDefault="00F31DDE" w:rsidP="00F31DDE" w:rsidR="00F31DDE">
      <w:pPr>
        <w:numPr>
          <w:ilvl w:val="0"/>
          <w:numId w:val="8"/>
        </w:numPr>
        <w:jc w:val="both"/>
      </w:pPr>
      <w:r>
        <w:t>Rasprava o radu stečajnog upravitelja</w:t>
      </w:r>
    </w:p>
    <w:p w:rsidRDefault="00951539" w:rsidP="00F31DDE" w:rsidR="00951539">
      <w:pPr>
        <w:numPr>
          <w:ilvl w:val="0"/>
          <w:numId w:val="8"/>
        </w:numPr>
        <w:jc w:val="both"/>
      </w:pPr>
      <w:r>
        <w:t>Rasprava o tijeku stečajnog postupka</w:t>
      </w:r>
    </w:p>
    <w:p w:rsidRDefault="00F31DDE" w:rsidP="00F31DDE" w:rsidR="00F31DDE" w:rsidRPr="00F31DDE">
      <w:pPr>
        <w:ind w:left="705"/>
        <w:jc w:val="both"/>
      </w:pPr>
    </w:p>
    <w:p w:rsidRDefault="00F31DDE" w:rsidP="00F31DDE" w:rsidR="00F31DDE" w:rsidRPr="00F31DDE">
      <w:pPr>
        <w:ind w:firstLine="705"/>
        <w:jc w:val="both"/>
      </w:pPr>
      <w:r w:rsidRPr="00F31DDE">
        <w:t xml:space="preserve">Na sjednicu Odbora vjerovnika pozivaju se članovi Odbora vjerovnika i stečajni upravitelj uz dostavu ovog rješenja. </w:t>
      </w:r>
    </w:p>
    <w:p w:rsidRDefault="00267DA6" w:rsidP="008C51C3" w:rsidR="009468B0" w:rsidRPr="00F31DDE">
      <w:pPr>
        <w:ind w:firstLine="708"/>
        <w:jc w:val="both"/>
      </w:pPr>
      <w:r w:rsidRPr="00F31DDE">
        <w:t xml:space="preserve"> </w:t>
      </w:r>
    </w:p>
    <w:p w:rsidRDefault="009468B0" w:rsidP="009468B0" w:rsidR="009468B0" w:rsidRPr="00F31DDE">
      <w:pPr>
        <w:jc w:val="center"/>
      </w:pPr>
      <w:r w:rsidRPr="00F31DDE">
        <w:t>U Karlovcu</w:t>
      </w:r>
      <w:r w:rsidR="004A201D" w:rsidRPr="00F31DDE">
        <w:t xml:space="preserve"> </w:t>
      </w:r>
      <w:r w:rsidR="007513C1" w:rsidRPr="00F31DDE">
        <w:t>3. lipnja 2016</w:t>
      </w:r>
      <w:r w:rsidR="004A201D" w:rsidRPr="00F31DDE">
        <w:t>.</w:t>
      </w:r>
      <w:r w:rsidRPr="00F31DDE">
        <w:t xml:space="preserve"> godine </w:t>
      </w:r>
    </w:p>
    <w:p w:rsidRDefault="00DC1D3C" w:rsidP="009468B0" w:rsidR="00DC1D3C" w:rsidRPr="00F31DDE">
      <w:pPr>
        <w:jc w:val="center"/>
      </w:pPr>
    </w:p>
    <w:p w:rsidRDefault="009468B0" w:rsidP="009468B0" w:rsidR="009468B0" w:rsidRPr="00F31DDE">
      <w:pPr>
        <w:jc w:val="both"/>
      </w:pPr>
      <w:r w:rsidRPr="00F31DDE">
        <w:t xml:space="preserve">                                                                       </w:t>
      </w:r>
      <w:r w:rsidR="00923BEE" w:rsidRPr="00F31DDE">
        <w:t xml:space="preserve">                               </w:t>
      </w:r>
      <w:r w:rsidR="008A3BF4" w:rsidRPr="00F31DDE">
        <w:t xml:space="preserve">  </w:t>
      </w:r>
      <w:r w:rsidR="00A77BB3" w:rsidRPr="00F31DDE">
        <w:t xml:space="preserve">           </w:t>
      </w:r>
      <w:r w:rsidR="008A3BF4" w:rsidRPr="00F31DDE">
        <w:t xml:space="preserve">  </w:t>
      </w:r>
      <w:r w:rsidR="008C51C3" w:rsidRPr="00F31DDE">
        <w:t xml:space="preserve">   </w:t>
      </w:r>
      <w:r w:rsidRPr="00F31DDE">
        <w:t>Stečajni sudac:</w:t>
      </w:r>
    </w:p>
    <w:p w:rsidRDefault="009468B0" w:rsidP="008C51C3" w:rsidR="008C51C3" w:rsidRPr="00F31DDE">
      <w:pPr>
        <w:tabs>
          <w:tab w:pos="7083" w:val="left"/>
          <w:tab w:pos="9072" w:val="right"/>
        </w:tabs>
        <w:jc w:val="right"/>
      </w:pPr>
      <w:r w:rsidRPr="00F31DDE">
        <w:t xml:space="preserve">                                                                     </w:t>
      </w:r>
      <w:r w:rsidR="009237A9" w:rsidRPr="00F31DDE">
        <w:t xml:space="preserve">                       </w:t>
      </w:r>
      <w:r w:rsidR="00C567C0" w:rsidRPr="00F31DDE">
        <w:t xml:space="preserve">   </w:t>
      </w:r>
      <w:r w:rsidR="008A3BF4" w:rsidRPr="00F31DDE">
        <w:t xml:space="preserve">  </w:t>
      </w:r>
      <w:r w:rsidR="003D0B7D" w:rsidRPr="00F31DDE">
        <w:t>Goranka Boljkovac</w:t>
      </w:r>
      <w:r w:rsidR="0073549C" w:rsidRPr="00F31DDE">
        <w:t>, v.r.</w:t>
      </w:r>
    </w:p>
    <w:p w:rsidRDefault="008C51C3" w:rsidP="008C51C3" w:rsidR="008C51C3" w:rsidRPr="00F31DDE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Za točnost otpravka-</w:t>
      </w:r>
    </w:p>
    <w:p w:rsidRDefault="0073549C" w:rsidP="0073549C" w:rsidR="00DC1D3C" w:rsidRPr="00F31DDE">
      <w:pPr>
        <w:tabs>
          <w:tab w:pos="7083" w:val="left"/>
        </w:tabs>
        <w:jc w:val="both"/>
      </w:pPr>
      <w:r w:rsidRPr="00F31DDE">
        <w:tab/>
        <w:t>ovlašteni službenik</w:t>
      </w:r>
    </w:p>
    <w:p w:rsidRDefault="0073549C" w:rsidP="0073549C" w:rsidR="00E14847" w:rsidRPr="00F31DDE">
      <w:pPr>
        <w:tabs>
          <w:tab w:pos="7083" w:val="left"/>
        </w:tabs>
        <w:jc w:val="both"/>
      </w:pPr>
      <w:r w:rsidRPr="00F31DDE">
        <w:tab/>
        <w:t>Renata Klokočki</w:t>
      </w:r>
    </w:p>
    <w:p w:rsidRDefault="00E14847" w:rsidP="009468B0" w:rsidR="00E14847" w:rsidRPr="00F31DDE">
      <w:pPr>
        <w:jc w:val="both"/>
      </w:pPr>
    </w:p>
    <w:p w:rsidRDefault="00DC1D3C" w:rsidP="009468B0" w:rsidR="00DC1D3C" w:rsidRPr="00F31DDE">
      <w:pPr>
        <w:jc w:val="both"/>
      </w:pPr>
    </w:p>
    <w:p w:rsidRDefault="0091049A" w:rsidP="00B93ADE" w:rsidR="0091049A" w:rsidRPr="00F31DDE">
      <w:pPr>
        <w:ind w:left="360"/>
        <w:jc w:val="both"/>
      </w:pPr>
    </w:p>
    <w:p w:rsidRDefault="007513C1" w:rsidP="00B93ADE" w:rsidR="007513C1" w:rsidRPr="00F31DDE">
      <w:pPr>
        <w:ind w:left="360"/>
        <w:jc w:val="both"/>
      </w:pPr>
    </w:p>
    <w:sectPr w:rsidSect="00923BEE" w:rsidR="007513C1" w:rsidRPr="00F31DDE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134" w:rsidP="00A77BB3" w:rsidR="00A44134">
    <w:pPr>
      <w:pStyle w:val="Zaglavlje"/>
      <w:jc w:val="right"/>
    </w:pPr>
    <w:r>
      <w:t>4 St-</w:t>
    </w:r>
    <w:r w:rsidR="000A0B3D">
      <w:t>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21EF0"/>
    <w:multiLevelType w:val="hybridMultilevel"/>
    <w:tmpl w:val="C214EBE6"/>
    <w:lvl w:tplc="925A29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913D7"/>
    <w:rsid w:val="001B2E51"/>
    <w:rsid w:val="001F52FA"/>
    <w:rsid w:val="00214A20"/>
    <w:rsid w:val="00217C7A"/>
    <w:rsid w:val="002234AB"/>
    <w:rsid w:val="00251412"/>
    <w:rsid w:val="002558FB"/>
    <w:rsid w:val="002616DE"/>
    <w:rsid w:val="00267DA6"/>
    <w:rsid w:val="0027237A"/>
    <w:rsid w:val="00287A3A"/>
    <w:rsid w:val="002939D3"/>
    <w:rsid w:val="002B4CEF"/>
    <w:rsid w:val="00302E15"/>
    <w:rsid w:val="00313BDB"/>
    <w:rsid w:val="00315831"/>
    <w:rsid w:val="003565B3"/>
    <w:rsid w:val="00374A53"/>
    <w:rsid w:val="00392297"/>
    <w:rsid w:val="003B2C1A"/>
    <w:rsid w:val="003D0B7D"/>
    <w:rsid w:val="00426611"/>
    <w:rsid w:val="004268EE"/>
    <w:rsid w:val="004333B9"/>
    <w:rsid w:val="004620D3"/>
    <w:rsid w:val="004A201D"/>
    <w:rsid w:val="004A44BE"/>
    <w:rsid w:val="004E22C3"/>
    <w:rsid w:val="004F20AA"/>
    <w:rsid w:val="00504675"/>
    <w:rsid w:val="00505ABF"/>
    <w:rsid w:val="0050695B"/>
    <w:rsid w:val="00562398"/>
    <w:rsid w:val="005646C8"/>
    <w:rsid w:val="005D147B"/>
    <w:rsid w:val="005E3015"/>
    <w:rsid w:val="00605121"/>
    <w:rsid w:val="00643621"/>
    <w:rsid w:val="00650897"/>
    <w:rsid w:val="00660B8E"/>
    <w:rsid w:val="006730C6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F1555"/>
    <w:rsid w:val="0091049A"/>
    <w:rsid w:val="009237A9"/>
    <w:rsid w:val="00923BEE"/>
    <w:rsid w:val="00933952"/>
    <w:rsid w:val="00937F31"/>
    <w:rsid w:val="009468B0"/>
    <w:rsid w:val="00951539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E2504"/>
    <w:rsid w:val="00AF58ED"/>
    <w:rsid w:val="00B103D9"/>
    <w:rsid w:val="00B143A2"/>
    <w:rsid w:val="00B33DFE"/>
    <w:rsid w:val="00B50EEB"/>
    <w:rsid w:val="00B81753"/>
    <w:rsid w:val="00B93ADE"/>
    <w:rsid w:val="00BA6ECF"/>
    <w:rsid w:val="00BD04D5"/>
    <w:rsid w:val="00BD18BE"/>
    <w:rsid w:val="00BD2065"/>
    <w:rsid w:val="00BD3394"/>
    <w:rsid w:val="00BE5B45"/>
    <w:rsid w:val="00BE6956"/>
    <w:rsid w:val="00C07070"/>
    <w:rsid w:val="00C120CE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6C99"/>
    <w:rsid w:val="00CC4222"/>
    <w:rsid w:val="00CD08C4"/>
    <w:rsid w:val="00D16E71"/>
    <w:rsid w:val="00D26C39"/>
    <w:rsid w:val="00D42104"/>
    <w:rsid w:val="00D4607D"/>
    <w:rsid w:val="00D66539"/>
    <w:rsid w:val="00DC1D3C"/>
    <w:rsid w:val="00DC4E31"/>
    <w:rsid w:val="00E07968"/>
    <w:rsid w:val="00E10266"/>
    <w:rsid w:val="00E14847"/>
    <w:rsid w:val="00E2247C"/>
    <w:rsid w:val="00EA39DD"/>
    <w:rsid w:val="00EB2C04"/>
    <w:rsid w:val="00EC0260"/>
    <w:rsid w:val="00F01E5F"/>
    <w:rsid w:val="00F31DDE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LIPOŠĆAK</izvorni_sadrzaj>
    <derivirana_varijabla naziv="DomainObject.Predmet.ProtustrankaFormated_1">  IVICA LIPOŠĆAK</derivirana_varijabla>
  </DomainObject.Predmet.ProtustrankaFormated>
  <DomainObject.Predmet.ProtustrankaFormatedOIB>
    <izvorni_sadrzaj>  IVICA LIPOŠĆAK, OIB 74616934077</izvorni_sadrzaj>
    <derivirana_varijabla naziv="DomainObject.Predmet.ProtustrankaFormatedOIB_1">  IVICA LIPOŠĆAK, OIB 74616934077</derivirana_varijabla>
  </DomainObject.Predmet.ProtustrankaFormatedOIB>
  <DomainObject.Predmet.ProtustrankaFormatedWithAdress>
    <izvorni_sadrzaj> IVICA LIPOŠĆAK, Ribarići 73a, 47300 Ogulin</izvorni_sadrzaj>
    <derivirana_varijabla naziv="DomainObject.Predmet.ProtustrankaFormatedWithAdress_1"> IVICA LIPOŠĆAK, Ribarići 73a, 47300 Ogulin</derivirana_varijabla>
  </DomainObject.Predmet.ProtustrankaFormatedWithAdress>
  <DomainObject.Predmet.ProtustrankaFormatedWithAdressOIB>
    <izvorni_sadrzaj> IVICA LIPOŠĆAK, OIB 74616934077, Ribarići 73a, 47300 Ogulin</izvorni_sadrzaj>
    <derivirana_varijabla naziv="DomainObject.Predmet.ProtustrankaFormatedWithAdressOIB_1"> IVICA LIPOŠĆAK, OIB 74616934077, Ribarići 73a, 47300 Ogulin</derivirana_varijabla>
  </DomainObject.Predmet.ProtustrankaFormatedWithAdressOIB>
  <DomainObject.Predmet.ProtustrankaWithAdress>
    <izvorni_sadrzaj>IVICA LIPOŠĆAK Ribarići 73a, 47300 Ogulin</izvorni_sadrzaj>
    <derivirana_varijabla naziv="DomainObject.Predmet.ProtustrankaWithAdress_1">IVICA LIPOŠĆAK Ribarići 73a, 47300 Ogulin</derivirana_varijabla>
  </DomainObject.Predmet.ProtustrankaWithAdress>
  <DomainObject.Predmet.ProtustrankaWithAdressOIB>
    <izvorni_sadrzaj>IVICA LIPOŠĆAK, OIB 74616934077, Ribarići 73a, 47300 Ogulin</izvorni_sadrzaj>
    <derivirana_varijabla naziv="DomainObject.Predmet.ProtustrankaWithAdressOIB_1">IVICA LIPOŠĆAK, OIB 74616934077, Ribarići 73a, 47300 Ogulin</derivirana_varijabla>
  </DomainObject.Predmet.ProtustrankaWithAdressOIB>
  <DomainObject.Predmet.ProtustrankaNazivFormated>
    <izvorni_sadrzaj>IVICA LIPOŠĆAK</izvorni_sadrzaj>
    <derivirana_varijabla naziv="DomainObject.Predmet.ProtustrankaNazivFormated_1">IVICA LIPOŠĆAK</derivirana_varijabla>
  </DomainObject.Predmet.ProtustrankaNazivFormated>
  <DomainObject.Predmet.ProtustrankaNazivFormatedOIB>
    <izvorni_sadrzaj>IVICA LIPOŠĆAK, OIB 74616934077</izvorni_sadrzaj>
    <derivirana_varijabla naziv="DomainObject.Predmet.ProtustrankaNazivFormatedOIB_1">IVICA LIPOŠĆAK, OIB 74616934077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MIKULEK  Bračevci</izvorni_sadrzaj>
    <derivirana_varijabla naziv="DomainObject.Predmet.StrankaFormated_1">  IVAN MIKULEK  Bračevci</derivirana_varijabla>
  </DomainObject.Predmet.StrankaFormated>
  <DomainObject.Predmet.StrankaFormatedOIB>
    <izvorni_sadrzaj>  IVAN MIKULEK  Bračevci, OIB 69619216357</izvorni_sadrzaj>
    <derivirana_varijabla naziv="DomainObject.Predmet.StrankaFormatedOIB_1">  IVAN MIKULEK  Bračevci, OIB 69619216357</derivirana_varijabla>
  </DomainObject.Predmet.StrankaFormatedOIB>
  <DomainObject.Predmet.StrankaFormatedWithAdress>
    <izvorni_sadrzaj> IVAN MIKULEK  Bračevci, Paljevina 159, 31418 Paljevina</izvorni_sadrzaj>
    <derivirana_varijabla naziv="DomainObject.Predmet.StrankaFormatedWithAdress_1"> IVAN MIKULEK  Bračevci, Paljevina 159, 31418 Paljevina</derivirana_varijabla>
  </DomainObject.Predmet.StrankaFormatedWithAdress>
  <DomainObject.Predmet.StrankaFormatedWithAdressOIB>
    <izvorni_sadrzaj> IVAN MIKULEK  Bračevci, OIB 69619216357, Paljevina 159, 31418 Paljevina</izvorni_sadrzaj>
    <derivirana_varijabla naziv="DomainObject.Predmet.StrankaFormatedWithAdressOIB_1"> IVAN MIKULEK  Bračevci, OIB 69619216357, Paljevina 159, 31418 Paljevina</derivirana_varijabla>
  </DomainObject.Predmet.StrankaFormatedWithAdressOIB>
  <DomainObject.Predmet.StrankaWithAdress>
    <izvorni_sadrzaj>IVAN MIKULEK  Bračevci Paljevina 159,31418 Paljevina</izvorni_sadrzaj>
    <derivirana_varijabla naziv="DomainObject.Predmet.StrankaWithAdress_1">IVAN MIKULEK  Bračevci Paljevina 159,31418 Paljevina</derivirana_varijabla>
  </DomainObject.Predmet.StrankaWithAdress>
  <DomainObject.Predmet.StrankaWithAdressOIB>
    <izvorni_sadrzaj>IVAN MIKULEK  Bračevci, OIB 69619216357, Paljevina 159,31418 Paljevina</izvorni_sadrzaj>
    <derivirana_varijabla naziv="DomainObject.Predmet.StrankaWithAdressOIB_1">IVAN MIKULEK  Bračevci, OIB 69619216357, Paljevina 159,31418 Paljevina</derivirana_varijabla>
  </DomainObject.Predmet.StrankaWithAdressOIB>
  <DomainObject.Predmet.StrankaNazivFormated>
    <izvorni_sadrzaj>IVAN MIKULEK  Bračevci</izvorni_sadrzaj>
    <derivirana_varijabla naziv="DomainObject.Predmet.StrankaNazivFormated_1">IVAN MIKULEK  Bračevci</derivirana_varijabla>
  </DomainObject.Predmet.StrankaNazivFormated>
  <DomainObject.Predmet.StrankaNazivFormatedOIB>
    <izvorni_sadrzaj>IVAN MIKULEK  Bračevci, OIB 69619216357</izvorni_sadrzaj>
    <derivirana_varijabla naziv="DomainObject.Predmet.StrankaNazivFormatedOIB_1">IVAN MIKULEK  Bračevci, OIB 69619216357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MIKULEK  Bračevci</item>
    </izvorni_sadrzaj>
    <derivirana_varijabla naziv="DomainObject.Predmet.StrankaListFormated_1">
      <item>IVAN MIKULEK  Bračevci</item>
    </derivirana_varijabla>
  </DomainObject.Predmet.StrankaListFormated>
  <DomainObject.Predmet.StrankaListFormatedOIB>
    <izvorni_sadrzaj>
      <item>IVAN MIKULEK  Bračevci, OIB 69619216357</item>
    </izvorni_sadrzaj>
    <derivirana_varijabla naziv="DomainObject.Predmet.StrankaListFormatedOIB_1">
      <item>IVAN MIKULEK  Bračevci, OIB 69619216357</item>
    </derivirana_varijabla>
  </DomainObject.Predmet.StrankaListFormatedOIB>
  <DomainObject.Predmet.StrankaListFormatedWithAdress>
    <izvorni_sadrzaj>
      <item>IVAN MIKULEK  Bračevci, Paljevina 159, 31418 Paljevina</item>
    </izvorni_sadrzaj>
    <derivirana_varijabla naziv="DomainObject.Predmet.StrankaListFormatedWithAdress_1">
      <item>IVAN MIKULEK  Bračevci, Paljevina 159, 31418 Paljevina</item>
    </derivirana_varijabla>
  </DomainObject.Predmet.StrankaListFormatedWithAdress>
  <DomainObject.Predmet.StrankaListFormatedWithAdressOIB>
    <izvorni_sadrzaj>
      <item>IVAN MIKULEK  Bračevci, OIB 69619216357, Paljevina 159, 31418 Paljevina</item>
    </izvorni_sadrzaj>
    <derivirana_varijabla naziv="DomainObject.Predmet.StrankaListFormatedWithAdressOIB_1">
      <item>IVAN MIKULEK  Bračevci, OIB 69619216357, Paljevina 159, 31418 Paljevina</item>
    </derivirana_varijabla>
  </DomainObject.Predmet.StrankaListFormatedWithAdressOIB>
  <DomainObject.Predmet.StrankaListNazivFormated>
    <izvorni_sadrzaj>
      <item>IVAN MIKULEK  Bračevci</item>
    </izvorni_sadrzaj>
    <derivirana_varijabla naziv="DomainObject.Predmet.StrankaListNazivFormated_1">
      <item>IVAN MIKULEK  Bračevci</item>
    </derivirana_varijabla>
  </DomainObject.Predmet.StrankaListNazivFormated>
  <DomainObject.Predmet.StrankaListNazivFormatedOIB>
    <izvorni_sadrzaj>
      <item>IVAN MIKULEK  Bračevci, OIB 69619216357</item>
    </izvorni_sadrzaj>
    <derivirana_varijabla naziv="DomainObject.Predmet.StrankaListNazivFormatedOIB_1">
      <item>IVAN MIKULEK  Bračevci, OIB 69619216357</item>
    </derivirana_varijabla>
  </DomainObject.Predmet.StrankaListNazivFormatedOIB>
  <DomainObject.Predmet.ProtuStrankaListFormated>
    <izvorni_sadrzaj>
      <item>IVICA LIPOŠĆAK</item>
    </izvorni_sadrzaj>
    <derivirana_varijabla naziv="DomainObject.Predmet.ProtuStrankaListFormated_1">
      <item>IVICA LIPOŠĆAK</item>
    </derivirana_varijabla>
  </DomainObject.Predmet.ProtuStrankaListFormated>
  <DomainObject.Predmet.ProtuStrankaListFormatedOIB>
    <izvorni_sadrzaj>
      <item>IVICA LIPOŠĆAK, OIB 74616934077</item>
    </izvorni_sadrzaj>
    <derivirana_varijabla naziv="DomainObject.Predmet.ProtuStrankaListFormatedOIB_1">
      <item>IVICA LIPOŠĆAK, OIB 74616934077</item>
    </derivirana_varijabla>
  </DomainObject.Predmet.ProtuStrankaListFormatedOIB>
  <DomainObject.Predmet.ProtuStrankaListFormatedWithAdress>
    <izvorni_sadrzaj>
      <item>IVICA LIPOŠĆAK, Ribarići 73a, 47300 Ogulin</item>
    </izvorni_sadrzaj>
    <derivirana_varijabla naziv="DomainObject.Predmet.ProtuStrankaListFormatedWithAdress_1">
      <item>IVICA LIPOŠĆAK, Ribarići 73a, 47300 Ogulin</item>
    </derivirana_varijabla>
  </DomainObject.Predmet.ProtuStrankaListFormatedWithAdress>
  <DomainObject.Predmet.ProtuStrankaListFormatedWithAdressOIB>
    <izvorni_sadrzaj>
      <item>IVICA LIPOŠĆAK, OIB 74616934077, Ribarići 73a, 47300 Ogulin</item>
    </izvorni_sadrzaj>
    <derivirana_varijabla naziv="DomainObject.Predmet.ProtuStrankaListFormatedWithAdressOIB_1">
      <item>IVICA LIPOŠĆAK, OIB 74616934077, Ribarići 73a, 47300 Ogulin</item>
    </derivirana_varijabla>
  </DomainObject.Predmet.ProtuStrankaListFormatedWithAdressOIB>
  <DomainObject.Predmet.ProtuStrankaListNazivFormated>
    <izvorni_sadrzaj>
      <item>IVICA LIPOŠĆAK</item>
    </izvorni_sadrzaj>
    <derivirana_varijabla naziv="DomainObject.Predmet.ProtuStrankaListNazivFormated_1">
      <item>IVICA LIPOŠĆAK</item>
    </derivirana_varijabla>
  </DomainObject.Predmet.ProtuStrankaListNazivFormated>
  <DomainObject.Predmet.ProtuStrankaListNazivFormatedOIB>
    <izvorni_sadrzaj>
      <item>IVICA LIPOŠĆAK, OIB 74616934077</item>
    </izvorni_sadrzaj>
    <derivirana_varijabla naziv="DomainObject.Predmet.ProtuStrankaListNazivFormatedOIB_1">
      <item>IVICA LIPOŠĆAK, OIB 74616934077</item>
    </derivirana_varijabla>
  </DomainObject.Predmet.ProtuStrankaListNazivFormatedOIB>
  <DomainObject.Predmet.OstaliListFormated>
    <izvorni_sadrzaj>
      <item>Jugoslav Puran</item>
      <item>Jozo Brčić</item>
    </izvorni_sadrzaj>
    <derivirana_varijabla naziv="DomainObject.Predmet.OstaliListFormated_1">
      <item>Jugoslav Puran</item>
      <item>Jozo Brčić</item>
    </derivirana_varijabla>
  </DomainObject.Predmet.OstaliListFormated>
  <DomainObject.Predmet.OstaliListFormatedOIB>
    <izvorni_sadrzaj>
      <item>Jugoslav Puran</item>
      <item>Jozo Brčić, OIB 08987900956</item>
    </izvorni_sadrzaj>
    <derivirana_varijabla naziv="DomainObject.Predmet.OstaliListFormatedOIB_1">
      <item>Jugoslav Puran</item>
      <item>Jozo Brčić, OIB 08987900956</item>
    </derivirana_varijabla>
  </DomainObject.Predmet.OstaliListFormatedOIB>
  <DomainObject.Predmet.OstaliListFormatedWithAdress>
    <izvorni_sadrzaj>
      <item>Jugoslav Puran, Josipa Jelačića 12, 43000 Bjelovar</item>
      <item>Jozo Brčić, Horvaćanska Cesta 146 A, Zagreb</item>
    </izvorni_sadrzaj>
    <derivirana_varijabla naziv="DomainObject.Predmet.OstaliListFormatedWithAdress_1">
      <item>Jugoslav Puran, Josipa Jelačića 12, 43000 Bjelovar</item>
      <item>Jozo Brčić, Horvaćanska Cesta 146 A, Zagreb</item>
    </derivirana_varijabla>
  </DomainObject.Predmet.OstaliListFormatedWithAdress>
  <DomainObject.Predmet.OstaliListFormatedWithAdressOIB>
    <izvorni_sadrzaj>
      <item>Jugoslav Puran, Josipa Jelačića 12, 43000 Bjelovar</item>
      <item>Jozo Brčić, OIB 08987900956, Horvaćanska Cesta 146 A, Zagreb</item>
    </izvorni_sadrzaj>
    <derivirana_varijabla naziv="DomainObject.Predmet.OstaliListFormatedWithAdressOIB_1">
      <item>Jugoslav Puran, Josipa Jelačića 12, 43000 Bjelovar</item>
      <item>Jozo Brčić, OIB 08987900956, Horvaćanska Cesta 146 A, Zagreb</item>
    </derivirana_varijabla>
  </DomainObject.Predmet.OstaliListFormatedWithAdressOIB>
  <DomainObject.Predmet.OstaliListNazivFormated>
    <izvorni_sadrzaj>
      <item>Jugoslav Puran</item>
      <item>Jozo Brčić</item>
    </izvorni_sadrzaj>
    <derivirana_varijabla naziv="DomainObject.Predmet.OstaliListNazivFormated_1">
      <item>Jugoslav Puran</item>
      <item>Jozo Brčić</item>
    </derivirana_varijabla>
  </DomainObject.Predmet.OstaliListNazivFormated>
  <DomainObject.Predmet.OstaliListNazivFormatedOIB>
    <izvorni_sadrzaj>
      <item>Jugoslav Puran</item>
      <item>Jozo Brčić, OIB 08987900956</item>
    </izvorni_sadrzaj>
    <derivirana_varijabla naziv="DomainObject.Predmet.OstaliListNazivFormatedOIB_1">
      <item>Jugoslav Puran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MIKULEK  Bračevci</izvorni_sadrzaj>
    <derivirana_varijabla naziv="DomainObject.Predmet.StrankaIDrugi_1">IVAN MIKULEK  Bračevci</derivirana_varijabla>
  </DomainObject.Predmet.StrankaIDrugi>
  <DomainObject.Predmet.ProtustrankaIDrugi>
    <izvorni_sadrzaj>IVICA LIPOŠĆAK</izvorni_sadrzaj>
    <derivirana_varijabla naziv="DomainObject.Predmet.ProtustrankaIDrugi_1">IVICA LIPOŠĆAK</derivirana_varijabla>
  </DomainObject.Predmet.ProtustrankaIDrugi>
  <DomainObject.Predmet.StrankaIDrugiAdressOIB>
    <izvorni_sadrzaj>IVAN MIKULEK  Bračevci, OIB 69619216357, Paljevina 159, 31418 Paljevina</izvorni_sadrzaj>
    <derivirana_varijabla naziv="DomainObject.Predmet.StrankaIDrugiAdressOIB_1">IVAN MIKULEK  Bračevci, OIB 69619216357, Paljevina 159, 31418 Paljevina</derivirana_varijabla>
  </DomainObject.Predmet.StrankaIDrugiAdressOIB>
  <DomainObject.Predmet.ProtustrankaIDrugiAdressOIB>
    <izvorni_sadrzaj>IVICA LIPOŠĆAK, OIB 74616934077, Ribarići 73a, 47300 Ogulin</izvorni_sadrzaj>
    <derivirana_varijabla naziv="DomainObject.Predmet.ProtustrankaIDrugiAdressOIB_1">IVICA LIPOŠĆAK, OIB 74616934077, Ribarići 73a,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MIKULEK  Bračevci</item>
      <item>IVICA LIPOŠĆAK</item>
      <item>Jugoslav Puran</item>
      <item>Jozo Brčić</item>
    </izvorni_sadrzaj>
    <derivirana_varijabla naziv="DomainObject.Predmet.SudioniciListNaziv_1">
      <item>IVAN MIKULEK  Bračevci</item>
      <item>IVICA LIPOŠĆAK</item>
      <item>Jugoslav Puran</item>
      <item>Jozo Brčić</item>
    </derivirana_varijabla>
  </DomainObject.Predmet.SudioniciListNaziv>
  <DomainObject.Predmet.SudioniciListAdressOIB>
    <izvorni_sadrzaj>
      <item>IVAN MIKULEK  Bračevci, OIB 69619216357, Paljevina 159,31418 Paljevina</item>
      <item>IVICA LIPOŠĆAK, OIB 74616934077, Ribarići 73a,47300 Ogulin</item>
      <item>Jugoslav Puran, Josipa Jelačića 12,43000 Bjelovar</item>
      <item>Jozo Brčić, OIB 08987900956, Horvaćanska Cesta 146 A,Zagreb</item>
    </izvorni_sadrzaj>
    <derivirana_varijabla naziv="DomainObject.Predmet.SudioniciListAdressOIB_1">
      <item>IVAN MIKULEK  Bračevci, OIB 69619216357, Paljevina 159,31418 Paljevina</item>
      <item>IVICA LIPOŠĆAK, OIB 74616934077, Ribarići 73a,47300 Ogulin</item>
      <item>Jugoslav Puran, Josipa Jelačića 12,43000 Bjelovar</item>
      <item>Jozo Brčić, OIB 08987900956, Horvaćanska Cesta 146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69619216357</item>
      <item>, OIB 74616934077</item>
      <item>, OIB null</item>
      <item>, OIB 08987900956</item>
    </izvorni_sadrzaj>
    <derivirana_varijabla naziv="DomainObject.Predmet.SudioniciListNazivOIB_1">
      <item>, OIB 69619216357</item>
      <item>, OIB 74616934077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F28F6-6797-41D9-98C4-AD954D4A3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822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2016-06-03T08:33:00Z</dcterms:created>
  <dc:creator>Korisnik</dc:creator>
  <cp:lastModifiedBy>Goranka Boljkovac</cp:lastModifiedBy>
  <cp:lastPrinted>2016-06-03T08:09:00Z</cp:lastPrinted>
  <dcterms:modified xmlns:xsi="http://www.w3.org/2001/XMLSchema-instance" xsi:type="dcterms:W3CDTF">2016-06-03T08:34:00Z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