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fc2ca" w14:paraId="29fc2ca" w:rsidRDefault="00AE649C" w:rsidP="00FA5B5E" w:rsidR="00AE649C" w:rsidRPr="00B76F3C">
      <w:pPr>
        <w:pStyle w:val="Naslov3"/>
        <w15:collapsed w:val="false"/>
      </w:pPr>
    </w:p>
    <w:p w:rsidRDefault="00B559FC" w:rsidP="00B559FC" w:rsidR="00B559FC" w:rsidRPr="00B559F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B559FC" w:rsidP="00B559FC" w:rsidR="00B559FC" w:rsidRPr="00B559F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noProof/>
          <w:lang w:eastAsia="hr-HR"/>
        </w:rPr>
        <w:t xml:space="preserve">                              </w:t>
      </w:r>
      <w:bookmarkStart w:name="_GoBack" w:id="0"/>
      <w:bookmarkEnd w:id="0"/>
      <w:r w:rsidRPr="00B559FC">
        <w:rPr>
          <w:rFonts w:cs="Times New Roman" w:eastAsia="Times New Roman"/>
          <w:noProof/>
          <w:lang w:eastAsia="hr-HR"/>
        </w:rPr>
        <w:t xml:space="preserve">                                      </w:t>
      </w:r>
    </w:p>
    <w:p w:rsidRDefault="00B559FC" w:rsidP="00B559FC" w:rsidR="00B559FC" w:rsidRPr="00B559FC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rPr>
          <w:rFonts w:cs="Times New Roman" w:eastAsia="Times New Roman"/>
          <w:noProof/>
          <w:lang w:eastAsia="hr-HR"/>
        </w:rPr>
      </w:pPr>
      <w:r w:rsidRPr="00B559FC">
        <w:rPr>
          <w:rFonts w:cs="Times New Roman" w:eastAsia="Times New Roman"/>
          <w:noProof/>
          <w:lang w:eastAsia="hr-HR"/>
        </w:rPr>
        <w:t xml:space="preserve">            5 St-32/2015-14</w:t>
      </w:r>
    </w:p>
    <w:p w:rsidRDefault="00B559FC" w:rsidP="00B559FC" w:rsidR="00B559FC" w:rsidRPr="00B559F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B559FC" w:rsidP="00B559FC" w:rsidR="00B559FC" w:rsidRPr="00B559F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B559FC" w:rsidP="00B559FC" w:rsidR="00B559FC" w:rsidRPr="00B559F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B559FC" w:rsidP="00B559FC" w:rsidR="00B559FC" w:rsidRPr="00B559F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B559FC" w:rsidP="00B559FC" w:rsidR="00B559FC" w:rsidRPr="00B559F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  <w:r w:rsidRPr="00B559FC">
        <w:rPr>
          <w:rFonts w:cs="Times New Roman" w:eastAsia="Times New Roman"/>
          <w:noProof/>
          <w:lang w:eastAsia="hr-HR"/>
        </w:rPr>
        <w:t>R E P U B L I K A  H R V A T S K A</w:t>
      </w:r>
    </w:p>
    <w:p w:rsidRDefault="00B559FC" w:rsidP="00B559FC" w:rsidR="00B559FC" w:rsidRPr="00B559F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</w:p>
    <w:p w:rsidRDefault="00B559FC" w:rsidP="00B559FC" w:rsidR="00B559FC" w:rsidRPr="00B559F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  <w:r w:rsidRPr="00B559FC">
        <w:rPr>
          <w:rFonts w:cs="Times New Roman" w:eastAsia="Times New Roman"/>
          <w:noProof/>
          <w:lang w:eastAsia="hr-HR"/>
        </w:rPr>
        <w:t xml:space="preserve">R J E Š E N J E </w:t>
      </w:r>
    </w:p>
    <w:p w:rsidRDefault="00B559FC" w:rsidP="00B559FC" w:rsidR="00B559FC" w:rsidRPr="00B559F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noProof/>
          <w:lang w:eastAsia="hr-HR"/>
        </w:rPr>
      </w:pPr>
    </w:p>
    <w:p w:rsidRDefault="00B559FC" w:rsidP="00B559FC" w:rsidR="00B559FC" w:rsidRPr="00B559F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  <w:r w:rsidRPr="00B559FC">
        <w:rPr>
          <w:rFonts w:cs="Times New Roman" w:eastAsia="Times New Roman"/>
          <w:noProof/>
          <w:lang w:eastAsia="hr-HR"/>
        </w:rPr>
        <w:t>TRGOVAČKI SUD U BJELOVARU,</w:t>
      </w:r>
      <w:r w:rsidRPr="00B559FC">
        <w:rPr>
          <w:rFonts w:cs="Times New Roman" w:eastAsia="Times New Roman"/>
          <w:b/>
          <w:noProof/>
          <w:lang w:eastAsia="hr-HR"/>
        </w:rPr>
        <w:t xml:space="preserve"> </w:t>
      </w:r>
      <w:r w:rsidRPr="00B559FC">
        <w:rPr>
          <w:rFonts w:cs="Times New Roman" w:eastAsia="Times New Roman"/>
          <w:noProof/>
          <w:lang w:eastAsia="hr-HR"/>
        </w:rPr>
        <w:t>po stečajnom sucu Mariji Petrina Kubica, u prethodnom postupku radi utvrđivanja uvjeta za otvaranje stečajnog postupka nad dužnikom</w:t>
      </w:r>
      <w:r w:rsidRPr="00B559FC">
        <w:rPr>
          <w:rFonts w:cs="Times New Roman" w:eastAsia="Times New Roman"/>
          <w:lang w:eastAsia="hr-HR" w:val="en-GB"/>
        </w:rPr>
        <w:t xml:space="preserve"> </w:t>
      </w:r>
      <w:r w:rsidRPr="00B559FC">
        <w:rPr>
          <w:rFonts w:cs="Times New Roman" w:eastAsia="Times New Roman"/>
          <w:noProof/>
          <w:lang w:eastAsia="hr-HR"/>
        </w:rPr>
        <w:t>METAL SERVIS CENTAR društvo s ograničenom odgovornošću za proizvodnju, trgovinu i usluge, Slatina, Industrijska bb, OIB: 31591200855, MBS: 010078368, kojeg zastupa punomoćnik Krešimir Rastija, odvjetnik iz Osijeka,</w:t>
      </w:r>
      <w:r w:rsidRPr="00B559FC">
        <w:rPr>
          <w:rFonts w:cs="Times New Roman" w:eastAsia="Times New Roman"/>
          <w:lang w:eastAsia="hr-HR"/>
        </w:rPr>
        <w:t xml:space="preserve"> </w:t>
      </w:r>
      <w:r w:rsidRPr="00B559FC">
        <w:rPr>
          <w:rFonts w:cs="Times New Roman" w:eastAsia="Times New Roman"/>
          <w:noProof/>
          <w:lang w:eastAsia="hr-HR"/>
        </w:rPr>
        <w:t xml:space="preserve">dana 2. listopada 2015.   </w:t>
      </w:r>
    </w:p>
    <w:p w:rsidRDefault="00B559FC" w:rsidP="00B559FC" w:rsidR="00B559FC" w:rsidRPr="00B559F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B559FC" w:rsidP="00B559FC" w:rsidR="00B559FC" w:rsidRPr="00B559F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  <w:r w:rsidRPr="00B559FC">
        <w:rPr>
          <w:rFonts w:cs="Times New Roman" w:eastAsia="Times New Roman"/>
          <w:noProof/>
          <w:lang w:eastAsia="hr-HR"/>
        </w:rPr>
        <w:t xml:space="preserve">r i j e š i o  j e </w:t>
      </w:r>
    </w:p>
    <w:p w:rsidRDefault="00B559FC" w:rsidP="00B559FC" w:rsidR="00B559FC" w:rsidRPr="00B559F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noProof/>
          <w:lang w:eastAsia="hr-HR"/>
        </w:rPr>
      </w:pPr>
    </w:p>
    <w:p w:rsidRDefault="00B559FC" w:rsidP="00B559FC" w:rsidR="00B559FC" w:rsidRPr="00B559F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  <w:r w:rsidRPr="00B559FC">
        <w:rPr>
          <w:rFonts w:cs="Times New Roman" w:eastAsia="Times New Roman"/>
          <w:noProof/>
          <w:lang w:eastAsia="hr-HR"/>
        </w:rPr>
        <w:t xml:space="preserve">Određuje se nagrada privremenom stečajnom upravitelju VANDI KOVAČEVIĆ GELENČER, dipl. oec. iz Virovitice, A. Mihanovića 1/3, OIB: 48951193011, u bruto iznosu od 9.000,00 kn. </w:t>
      </w:r>
    </w:p>
    <w:p w:rsidRDefault="00B559FC" w:rsidP="00B559FC" w:rsidR="00B559FC" w:rsidRPr="00B559FC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</w:p>
    <w:p w:rsidRDefault="00B559FC" w:rsidP="00B559FC" w:rsidR="00B559FC" w:rsidRPr="00B559F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  <w:r w:rsidRPr="00B559FC">
        <w:rPr>
          <w:rFonts w:cs="Times New Roman" w:eastAsia="Times New Roman"/>
          <w:noProof/>
          <w:lang w:eastAsia="hr-HR"/>
        </w:rPr>
        <w:t>Obrazloženje</w:t>
      </w:r>
    </w:p>
    <w:p w:rsidRDefault="00B559FC" w:rsidP="00B559FC" w:rsidR="00B559FC" w:rsidRPr="00B559FC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noProof/>
          <w:lang w:eastAsia="hr-HR"/>
        </w:rPr>
      </w:pPr>
    </w:p>
    <w:p w:rsidRDefault="00B559FC" w:rsidP="00B559FC" w:rsidR="00B559FC" w:rsidRPr="00B559F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  <w:r w:rsidRPr="00B559FC">
        <w:rPr>
          <w:rFonts w:cs="Times New Roman" w:eastAsia="Times New Roman"/>
          <w:noProof/>
          <w:lang w:eastAsia="hr-HR"/>
        </w:rPr>
        <w:tab/>
        <w:t xml:space="preserve">Vanda Kovačević Gelenčer, kao privremeni stečajni upravitelj, podnijela je ovome sudu 30. srpnja 2015. izvješće o poslovanju dužnika s mišljenjem mogu li se imovinom dužnika pokriti troškovi postupka. </w:t>
      </w:r>
    </w:p>
    <w:p w:rsidRDefault="00B559FC" w:rsidP="00B559FC" w:rsidR="00B559FC" w:rsidRPr="00B559F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B559FC" w:rsidP="00B559FC" w:rsidR="00B559FC" w:rsidRPr="00B559F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  <w:r w:rsidRPr="00B559FC">
        <w:rPr>
          <w:rFonts w:cs="Times New Roman" w:eastAsia="Times New Roman"/>
          <w:noProof/>
          <w:lang w:eastAsia="hr-HR"/>
        </w:rPr>
        <w:tab/>
        <w:t>Podneskom od 10. rujna 2015. stečajni upravitelj je tražio da mu se odobri i isplati nagrada za obavljanje dužnosti privremenog stečajnog upravitelja.</w:t>
      </w:r>
    </w:p>
    <w:p w:rsidRDefault="00B559FC" w:rsidP="00B559FC" w:rsidR="00B559FC" w:rsidRPr="00B559F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B559FC" w:rsidP="00B559FC" w:rsidR="00B559FC" w:rsidRPr="00B559F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  <w:r w:rsidRPr="00B559FC">
        <w:rPr>
          <w:rFonts w:cs="Times New Roman" w:eastAsia="Times New Roman"/>
          <w:noProof/>
          <w:lang w:eastAsia="hr-HR"/>
        </w:rPr>
        <w:tab/>
        <w:t>Stečajni sudac razmotrio je zahtjev stečajnog upravitelja te odlučio da mu se, temeljem čl.7. i 8. Uredbe o kriterijima i načinu obračuna i plaćanja nagrada stečajnim upraviteljima, te čl.29. Stečajnog zakona (</w:t>
      </w:r>
      <w:r w:rsidRPr="00B559FC">
        <w:rPr>
          <w:rFonts w:cs="Times New Roman" w:eastAsia="Times New Roman"/>
          <w:noProof/>
          <w:lang w:eastAsia="hr-HR" w:val="en-GB"/>
        </w:rPr>
        <w:t>Narodne novine br. 44/96, 29/99, 123/03, 82/06, 116/10, 25/12 i 133/12)</w:t>
      </w:r>
      <w:r w:rsidRPr="00B559FC">
        <w:rPr>
          <w:rFonts w:cs="Times New Roman" w:eastAsia="Times New Roman"/>
          <w:noProof/>
          <w:lang w:eastAsia="hr-HR"/>
        </w:rPr>
        <w:t xml:space="preserve"> odredi nagrada kako je navedeno u izreci, smatrajući da je ta nagrada primjerena obujmu poslova. </w:t>
      </w:r>
    </w:p>
    <w:p w:rsidRDefault="00B559FC" w:rsidP="00B559FC" w:rsidR="00B559FC" w:rsidRPr="00B559F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B559FC" w:rsidP="00B559FC" w:rsidR="00B559FC" w:rsidRPr="00B559FC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  <w:r w:rsidRPr="00B559FC">
        <w:rPr>
          <w:rFonts w:cs="Times New Roman" w:eastAsia="Times New Roman"/>
          <w:noProof/>
          <w:lang w:eastAsia="hr-HR"/>
        </w:rPr>
        <w:t xml:space="preserve">U Bjelovaru, 2. listopada 2015. </w:t>
      </w:r>
    </w:p>
    <w:p w:rsidRDefault="00B559FC" w:rsidP="00B559FC" w:rsidR="00B559FC" w:rsidRPr="00B559F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B559FC" w:rsidP="00B559FC" w:rsidR="00B559FC" w:rsidRPr="00B559FC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noProof/>
          <w:lang w:eastAsia="hr-HR"/>
        </w:rPr>
      </w:pPr>
      <w:r w:rsidRPr="00B559FC">
        <w:rPr>
          <w:rFonts w:cs="Times New Roman" w:eastAsia="Times New Roman"/>
          <w:noProof/>
          <w:lang w:eastAsia="hr-HR"/>
        </w:rPr>
        <w:t>STEČAJNI SUDAC</w:t>
      </w:r>
    </w:p>
    <w:p w:rsidRDefault="00B559FC" w:rsidP="00B559FC" w:rsidR="00B559FC" w:rsidRPr="00B559FC">
      <w:pPr>
        <w:overflowPunct w:val="false"/>
        <w:autoSpaceDE w:val="false"/>
        <w:autoSpaceDN w:val="false"/>
        <w:adjustRightInd w:val="false"/>
        <w:spacing w:after="0"/>
        <w:ind w:firstLine="4820"/>
        <w:jc w:val="both"/>
        <w:rPr>
          <w:rFonts w:cs="Times New Roman" w:eastAsia="Times New Roman"/>
          <w:noProof/>
          <w:lang w:eastAsia="hr-HR"/>
        </w:rPr>
      </w:pPr>
      <w:r w:rsidRPr="00B559FC">
        <w:rPr>
          <w:rFonts w:cs="Times New Roman" w:eastAsia="Times New Roman"/>
          <w:noProof/>
          <w:lang w:eastAsia="hr-HR"/>
        </w:rPr>
        <w:t xml:space="preserve">MARIJA PETRINA KUBICA </w:t>
      </w:r>
    </w:p>
    <w:p w:rsidRDefault="00B559FC" w:rsidP="00B559FC" w:rsidR="00B559FC" w:rsidRPr="00B559F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B559FC" w:rsidP="00B559FC" w:rsidR="00B559FC" w:rsidRPr="00B559F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  <w:r w:rsidRPr="00B559FC">
        <w:rPr>
          <w:rFonts w:cs="Times New Roman" w:eastAsia="Times New Roman"/>
          <w:noProof/>
          <w:lang w:eastAsia="hr-HR"/>
        </w:rPr>
        <w:t>POUKA O PRAVNOM LIJEKU: Protiv ovog rješenja može se podnijeti žalba u roku od 8 dana od primitka rješenja, na Visoki trgovački sud RH u Zagrebu, a putem ovog suda. Žalba se podnosi u tri primjerka.</w:t>
      </w:r>
    </w:p>
    <w:p w:rsidRDefault="00B559FC" w:rsidP="00B559FC" w:rsidR="00B559FC" w:rsidRPr="00B559F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 w:val="22"/>
          <w:szCs w:val="22"/>
          <w:lang w:eastAsia="hr-HR"/>
        </w:rPr>
      </w:pPr>
    </w:p>
    <w:p w:rsidRDefault="00B559FC" w:rsidP="00B559FC" w:rsidR="00B559FC" w:rsidRPr="00B559F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  <w:r w:rsidRPr="00B559FC">
        <w:rPr>
          <w:rFonts w:cs="Times New Roman" w:eastAsia="Times New Roman"/>
          <w:noProof/>
          <w:lang w:eastAsia="hr-HR"/>
        </w:rPr>
        <w:t>Rj.</w:t>
      </w:r>
    </w:p>
    <w:p w:rsidRDefault="00B559FC" w:rsidP="00B559FC" w:rsidR="00B559FC" w:rsidRPr="00B559F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  <w:r w:rsidRPr="00B559FC">
        <w:rPr>
          <w:rFonts w:cs="Times New Roman" w:eastAsia="Times New Roman"/>
          <w:noProof/>
          <w:lang w:eastAsia="hr-HR"/>
        </w:rPr>
        <w:t>1. DNA:privremenom stečajnom upravitelju putem e-oglasne ploče</w:t>
      </w:r>
    </w:p>
    <w:p w:rsidRDefault="00B559FC" w:rsidP="00B559FC" w:rsidR="00B559FC" w:rsidRPr="00B559F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  <w:r w:rsidRPr="00B559FC">
        <w:rPr>
          <w:rFonts w:cs="Times New Roman" w:eastAsia="Times New Roman"/>
          <w:noProof/>
          <w:lang w:eastAsia="hr-HR"/>
        </w:rPr>
        <w:t>2. Sc pravomoćnost</w:t>
      </w:r>
    </w:p>
    <w:p w:rsidRDefault="00B559FC" w:rsidP="00B559FC" w:rsidR="00B559FC" w:rsidRPr="00B559F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  <w:r w:rsidRPr="00B559FC">
        <w:rPr>
          <w:rFonts w:cs="Times New Roman" w:eastAsia="Times New Roman"/>
          <w:noProof/>
          <w:lang w:eastAsia="hr-HR"/>
        </w:rPr>
        <w:t>Bj.2.10.2015.</w:t>
      </w:r>
    </w:p>
    <w:p w:rsidRDefault="00B559FC" w:rsidP="00B559FC" w:rsidR="00B559FC" w:rsidRPr="00B559F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B559FC" w:rsidP="00B559FC" w:rsidR="00B559FC" w:rsidRPr="00B559F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B559FC" w:rsidP="00B559FC" w:rsidR="00B559FC" w:rsidRPr="00B559F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B559FC" w:rsidP="00B559FC" w:rsidR="00B559FC" w:rsidRPr="00B559FC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lang w:eastAsia="hr-HR"/>
        </w:rPr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559FC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3362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listopada 2015.</izvorni_sadrzaj>
    <derivirana_varijabla naziv="DomainObject.DatumDonosenjaOdluke_1">2.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St-32/2015-13</izvorni_sadrzaj>
    <derivirana_varijabla naziv="DomainObject.Oznaka_1">St-32/2015-13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</izvorni_sadrzaj>
    <derivirana_varijabla naziv="DomainObject.Predmet.Broj_1">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lipnja 2015.</izvorni_sadrzaj>
    <derivirana_varijabla naziv="DomainObject.Predmet.DatumOsnivanja_1">17.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St-32/2015</izvorni_sadrzaj>
    <derivirana_varijabla naziv="DomainObject.Predmet.OznakaBroj_1">St-32/2015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METAL SERVIS CENTAR društvo s ograničenom odgovornošću za proizvodnju, trgovinu i usluge Slatina</izvorni_sadrzaj>
    <derivirana_varijabla naziv="DomainObject.Predmet.ProtustrankaFormated_1">  METAL SERVIS CENTAR društvo s ograničenom odgovornošću za proizvodnju, trgovinu i usluge Slatina</derivirana_varijabla>
  </DomainObject.Predmet.ProtustrankaFormated>
  <DomainObject.Predmet.ProtustrankaFormatedOIB>
    <izvorni_sadrzaj>  METAL SERVIS CENTAR društvo s ograničenom odgovornošću za proizvodnju, trgovinu i usluge Slatina, OIB 31591200855</izvorni_sadrzaj>
    <derivirana_varijabla naziv="DomainObject.Predmet.ProtustrankaFormatedOIB_1">  METAL SERVIS CENTAR društvo s ograničenom odgovornošću za proizvodnju, trgovinu i usluge Slatina, OIB 31591200855</derivirana_varijabla>
  </DomainObject.Predmet.ProtustrankaFormatedOIB>
  <DomainObject.Predmet.ProtustrankaFormatedWithAdress>
    <izvorni_sadrzaj> METAL SERVIS CENTAR društvo s ograničenom odgovornošću za proizvodnju, trgovinu i usluge Slatina, Industrijska bb, 33520 Slatina</izvorni_sadrzaj>
    <derivirana_varijabla naziv="DomainObject.Predmet.ProtustrankaFormatedWithAdress_1"> METAL SERVIS CENTAR društvo s ograničenom odgovornošću za proizvodnju, trgovinu i usluge Slatina, Industrijska bb, 33520 Slatina</derivirana_varijabla>
  </DomainObject.Predmet.ProtustrankaFormatedWithAdress>
  <DomainObject.Predmet.ProtustrankaFormatedWithAdressOIB>
    <izvorni_sadrzaj> METAL SERVIS CENTAR društvo s ograničenom odgovornošću za proizvodnju, trgovinu i usluge Slatina, OIB 31591200855, Industrijska bb, 33520 Slatina</izvorni_sadrzaj>
    <derivirana_varijabla naziv="DomainObject.Predmet.ProtustrankaFormatedWithAdressOIB_1"> METAL SERVIS CENTAR društvo s ograničenom odgovornošću za proizvodnju, trgovinu i usluge Slatina, OIB 31591200855, Industrijska bb, 33520 Slatina</derivirana_varijabla>
  </DomainObject.Predmet.ProtustrankaFormatedWithAdressOIB>
  <DomainObject.Predmet.ProtustrankaWithAdress>
    <izvorni_sadrzaj>METAL SERVIS CENTAR društvo s ograničenom odgovornošću za proizvodnju, trgovinu i usluge Slatina Industrijska bb, 33520 Slatina</izvorni_sadrzaj>
    <derivirana_varijabla naziv="DomainObject.Predmet.ProtustrankaWithAdress_1">METAL SERVIS CENTAR društvo s ograničenom odgovornošću za proizvodnju, trgovinu i usluge Slatina Industrijska bb, 33520 Slatina</derivirana_varijabla>
  </DomainObject.Predmet.ProtustrankaWithAdress>
  <DomainObject.Predmet.ProtustrankaWithAdressOIB>
    <izvorni_sadrzaj>METAL SERVIS CENTAR društvo s ograničenom odgovornošću za proizvodnju, trgovinu i usluge Slatina, OIB 31591200855, Industrijska bb, 33520 Slatina</izvorni_sadrzaj>
    <derivirana_varijabla naziv="DomainObject.Predmet.ProtustrankaWithAdressOIB_1">METAL SERVIS CENTAR društvo s ograničenom odgovornošću za proizvodnju, trgovinu i usluge Slatina, OIB 31591200855, Industrijska bb, 33520 Slatina</derivirana_varijabla>
  </DomainObject.Predmet.ProtustrankaWithAdressOIB>
  <DomainObject.Predmet.ProtustrankaNazivFormated>
    <izvorni_sadrzaj>METAL SERVIS CENTAR društvo s ograničenom odgovornošću za proizvodnju, trgovinu i usluge Slatina</izvorni_sadrzaj>
    <derivirana_varijabla naziv="DomainObject.Predmet.ProtustrankaNazivFormated_1">METAL SERVIS CENTAR društvo s ograničenom odgovornošću za proizvodnju, trgovinu i usluge Slatina</derivirana_varijabla>
  </DomainObject.Predmet.ProtustrankaNazivFormated>
  <DomainObject.Predmet.ProtustrankaNazivFormatedOIB>
    <izvorni_sadrzaj>METAL SERVIS CENTAR društvo s ograničenom odgovornošću za proizvodnju, trgovinu i usluge Slatina, OIB 31591200855</izvorni_sadrzaj>
    <derivirana_varijabla naziv="DomainObject.Predmet.ProtustrankaNazivFormatedOIB_1">METAL SERVIS CENTAR društvo s ograničenom odgovornošću za proizvodnju, trgovinu i usluge Slatina, OIB 31591200855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METAL SERVIS CENTAR društvo s ograničenom odgovornošću za proizvodnju, trgovinu i usluge  Slatina zastupanog po punomoćniku Odvj. Krešimir Rastija</izvorni_sadrzaj>
    <derivirana_varijabla naziv="DomainObject.Predmet.StrankaFormated_1">  METAL SERVIS CENTAR društvo s ograničenom odgovornošću za proizvodnju, trgovinu i usluge  Slatina zastupanog po punomoćniku Odvj. Krešimir Rastija</derivirana_varijabla>
  </DomainObject.Predmet.StrankaFormated>
  <DomainObject.Predmet.StrankaFormatedOIB>
    <izvorni_sadrzaj>  METAL SERVIS CENTAR društvo s ograničenom odgovornošću za proizvodnju, trgovinu i usluge  Slatina, OIB 31591200855 zastupanog po punomoćniku Odvj. Krešimir Rastija</izvorni_sadrzaj>
    <derivirana_varijabla naziv="DomainObject.Predmet.StrankaFormatedOIB_1">  METAL SERVIS CENTAR društvo s ograničenom odgovornošću za proizvodnju, trgovinu i usluge  Slatina, OIB 31591200855 zastupanog po punomoćniku Odvj. Krešimir Rastija</derivirana_varijabla>
  </DomainObject.Predmet.StrankaFormatedOIB>
  <DomainObject.Predmet.StrankaFormatedWithAdress>
    <izvorni_sadrzaj> METAL SERVIS CENTAR društvo s ograničenom odgovornošću za proizvodnju, trgovinu i usluge  Slatina, Industrijska bb, 33520 Slatina zastupanog po punomoćniku Odvj. Krešimir Rastija</izvorni_sadrzaj>
    <derivirana_varijabla naziv="DomainObject.Predmet.StrankaFormatedWithAdress_1"> METAL SERVIS CENTAR društvo s ograničenom odgovornošću za proizvodnju, trgovinu i usluge  Slatina, Industrijska bb, 33520 Slatina zastupanog po punomoćniku Odvj. Krešimir Rastija</derivirana_varijabla>
  </DomainObject.Predmet.StrankaFormatedWithAdress>
  <DomainObject.Predmet.StrankaFormatedWithAdressOIB>
    <izvorni_sadrzaj> METAL SERVIS CENTAR društvo s ograničenom odgovornošću za proizvodnju, trgovinu i usluge  Slatina, OIB 31591200855, Industrijska bb, 33520 Slatina zastupanog po punomoćniku Odvj. Krešimir Rastija</izvorni_sadrzaj>
    <derivirana_varijabla naziv="DomainObject.Predmet.StrankaFormatedWithAdressOIB_1"> METAL SERVIS CENTAR društvo s ograničenom odgovornošću za proizvodnju, trgovinu i usluge  Slatina, OIB 31591200855, Industrijska bb, 33520 Slatina zastupanog po punomoćniku Odvj. Krešimir Rastija</derivirana_varijabla>
  </DomainObject.Predmet.StrankaFormatedWithAdressOIB>
  <DomainObject.Predmet.StrankaWithAdress>
    <izvorni_sadrzaj>METAL SERVIS CENTAR društvo s ograničenom odgovornošću za proizvodnju, trgovinu i usluge  Slatina Industrijska bb,33520 Slatina</izvorni_sadrzaj>
    <derivirana_varijabla naziv="DomainObject.Predmet.StrankaWithAdress_1">METAL SERVIS CENTAR društvo s ograničenom odgovornošću za proizvodnju, trgovinu i usluge  Slatina Industrijska bb,33520 Slatina</derivirana_varijabla>
  </DomainObject.Predmet.StrankaWithAdress>
  <DomainObject.Predmet.StrankaWithAdressOIB>
    <izvorni_sadrzaj>METAL SERVIS CENTAR društvo s ograničenom odgovornošću za proizvodnju, trgovinu i usluge  Slatina, OIB 31591200855, Industrijska bb,33520 Slatina</izvorni_sadrzaj>
    <derivirana_varijabla naziv="DomainObject.Predmet.StrankaWithAdressOIB_1">METAL SERVIS CENTAR društvo s ograničenom odgovornošću za proizvodnju, trgovinu i usluge  Slatina, OIB 31591200855, Industrijska bb,33520 Slatina</derivirana_varijabla>
  </DomainObject.Predmet.StrankaWithAdressOIB>
  <DomainObject.Predmet.StrankaNazivFormated>
    <izvorni_sadrzaj>METAL SERVIS CENTAR društvo s ograničenom odgovornošću za proizvodnju, trgovinu i usluge  Slatina</izvorni_sadrzaj>
    <derivirana_varijabla naziv="DomainObject.Predmet.StrankaNazivFormated_1">METAL SERVIS CENTAR društvo s ograničenom odgovornošću za proizvodnju, trgovinu i usluge  Slatina</derivirana_varijabla>
  </DomainObject.Predmet.StrankaNazivFormated>
  <DomainObject.Predmet.StrankaNazivFormatedOIB>
    <izvorni_sadrzaj>METAL SERVIS CENTAR društvo s ograničenom odgovornošću za proizvodnju, trgovinu i usluge  Slatina, OIB 31591200855</izvorni_sadrzaj>
    <derivirana_varijabla naziv="DomainObject.Predmet.StrankaNazivFormatedOIB_1">METAL SERVIS CENTAR društvo s ograničenom odgovornošću za proizvodnju, trgovinu i usluge  Slatina, OIB 31591200855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METAL SERVIS CENTAR društvo s ograničenom odgovornošću za proizvodnju, trgovinu i usluge  Slatina zastupanog po punomoćniku Odvj. Krešimir Rastija</item>
    </izvorni_sadrzaj>
    <derivirana_varijabla naziv="DomainObject.Predmet.StrankaListFormated_1">
      <item>METAL SERVIS CENTAR društvo s ograničenom odgovornošću za proizvodnju, trgovinu i usluge  Slatina zastupanog po punomoćniku Odvj. Krešimir Rastija</item>
    </derivirana_varijabla>
  </DomainObject.Predmet.StrankaListFormated>
  <DomainObject.Predmet.StrankaListFormatedOIB>
    <izvorni_sadrzaj>
      <item>METAL SERVIS CENTAR društvo s ograničenom odgovornošću za proizvodnju, trgovinu i usluge  Slatina, OIB 31591200855 zastupanog po punomoćniku Odvj. Krešimir Rastija</item>
    </izvorni_sadrzaj>
    <derivirana_varijabla naziv="DomainObject.Predmet.StrankaListFormatedOIB_1">
      <item>METAL SERVIS CENTAR društvo s ograničenom odgovornošću za proizvodnju, trgovinu i usluge  Slatina, OIB 31591200855 zastupanog po punomoćniku Odvj. Krešimir Rastija</item>
    </derivirana_varijabla>
  </DomainObject.Predmet.StrankaListFormatedOIB>
  <DomainObject.Predmet.StrankaListFormatedWithAdress>
    <izvorni_sadrzaj>
      <item>METAL SERVIS CENTAR društvo s ograničenom odgovornošću za proizvodnju, trgovinu i usluge  Slatina, Industrijska bb, 33520 Slatina zastupanog po punomoćniku Odvj. Krešimir Rastija</item>
    </izvorni_sadrzaj>
    <derivirana_varijabla naziv="DomainObject.Predmet.StrankaListFormatedWithAdress_1">
      <item>METAL SERVIS CENTAR društvo s ograničenom odgovornošću za proizvodnju, trgovinu i usluge  Slatina, Industrijska bb, 33520 Slatina zastupanog po punomoćniku Odvj. Krešimir Rastija</item>
    </derivirana_varijabla>
  </DomainObject.Predmet.StrankaListFormatedWithAdress>
  <DomainObject.Predmet.StrankaListFormatedWithAdressOIB>
    <izvorni_sadrzaj>
      <item>METAL SERVIS CENTAR društvo s ograničenom odgovornošću za proizvodnju, trgovinu i usluge  Slatina, OIB 31591200855, Industrijska bb, 33520 Slatina zastupanog po punomoćniku Odvj. Krešimir Rastija</item>
    </izvorni_sadrzaj>
    <derivirana_varijabla naziv="DomainObject.Predmet.StrankaListFormatedWithAdressOIB_1">
      <item>METAL SERVIS CENTAR društvo s ograničenom odgovornošću za proizvodnju, trgovinu i usluge  Slatina, OIB 31591200855, Industrijska bb, 33520 Slatina zastupanog po punomoćniku Odvj. Krešimir Rastija</item>
    </derivirana_varijabla>
  </DomainObject.Predmet.StrankaListFormatedWithAdressOIB>
  <DomainObject.Predmet.StrankaListNazivFormated>
    <izvorni_sadrzaj>
      <item>METAL SERVIS CENTAR društvo s ograničenom odgovornošću za proizvodnju, trgovinu i usluge  Slatina</item>
    </izvorni_sadrzaj>
    <derivirana_varijabla naziv="DomainObject.Predmet.StrankaListNazivFormated_1">
      <item>METAL SERVIS CENTAR društvo s ograničenom odgovornošću za proizvodnju, trgovinu i usluge  Slatina</item>
    </derivirana_varijabla>
  </DomainObject.Predmet.StrankaListNazivFormated>
  <DomainObject.Predmet.StrankaListNazivFormatedOIB>
    <izvorni_sadrzaj>
      <item>METAL SERVIS CENTAR društvo s ograničenom odgovornošću za proizvodnju, trgovinu i usluge  Slatina, OIB 31591200855</item>
    </izvorni_sadrzaj>
    <derivirana_varijabla naziv="DomainObject.Predmet.StrankaListNazivFormatedOIB_1">
      <item>METAL SERVIS CENTAR društvo s ograničenom odgovornošću za proizvodnju, trgovinu i usluge  Slatina, OIB 31591200855</item>
    </derivirana_varijabla>
  </DomainObject.Predmet.StrankaListNazivFormatedOIB>
  <DomainObject.Predmet.ProtuStrankaListFormated>
    <izvorni_sadrzaj>
      <item>METAL SERVIS CENTAR društvo s ograničenom odgovornošću za proizvodnju, trgovinu i usluge Slatina</item>
    </izvorni_sadrzaj>
    <derivirana_varijabla naziv="DomainObject.Predmet.ProtuStrankaListFormated_1">
      <item>METAL SERVIS CENTAR društvo s ograničenom odgovornošću za proizvodnju, trgovinu i usluge Slatina</item>
    </derivirana_varijabla>
  </DomainObject.Predmet.ProtuStrankaListFormated>
  <DomainObject.Predmet.ProtuStrankaListFormatedOIB>
    <izvorni_sadrzaj>
      <item>METAL SERVIS CENTAR društvo s ograničenom odgovornošću za proizvodnju, trgovinu i usluge Slatina, OIB 31591200855</item>
    </izvorni_sadrzaj>
    <derivirana_varijabla naziv="DomainObject.Predmet.ProtuStrankaListFormatedOIB_1">
      <item>METAL SERVIS CENTAR društvo s ograničenom odgovornošću za proizvodnju, trgovinu i usluge Slatina, OIB 31591200855</item>
    </derivirana_varijabla>
  </DomainObject.Predmet.ProtuStrankaListFormatedOIB>
  <DomainObject.Predmet.ProtuStrankaListFormatedWithAdress>
    <izvorni_sadrzaj>
      <item>METAL SERVIS CENTAR društvo s ograničenom odgovornošću za proizvodnju, trgovinu i usluge Slatina, Industrijska bb, 33520 Slatina</item>
    </izvorni_sadrzaj>
    <derivirana_varijabla naziv="DomainObject.Predmet.ProtuStrankaListFormatedWithAdress_1">
      <item>METAL SERVIS CENTAR društvo s ograničenom odgovornošću za proizvodnju, trgovinu i usluge Slatina, Industrijska bb, 33520 Slatina</item>
    </derivirana_varijabla>
  </DomainObject.Predmet.ProtuStrankaListFormatedWithAdress>
  <DomainObject.Predmet.ProtuStrankaListFormatedWithAdressOIB>
    <izvorni_sadrzaj>
      <item>METAL SERVIS CENTAR društvo s ograničenom odgovornošću za proizvodnju, trgovinu i usluge Slatina, OIB 31591200855, Industrijska bb, 33520 Slatina</item>
    </izvorni_sadrzaj>
    <derivirana_varijabla naziv="DomainObject.Predmet.ProtuStrankaListFormatedWithAdressOIB_1">
      <item>METAL SERVIS CENTAR društvo s ograničenom odgovornošću za proizvodnju, trgovinu i usluge Slatina, OIB 31591200855, Industrijska bb, 33520 Slatina</item>
    </derivirana_varijabla>
  </DomainObject.Predmet.ProtuStrankaListFormatedWithAdressOIB>
  <DomainObject.Predmet.ProtuStrankaListNazivFormated>
    <izvorni_sadrzaj>
      <item>METAL SERVIS CENTAR društvo s ograničenom odgovornošću za proizvodnju, trgovinu i usluge Slatina</item>
    </izvorni_sadrzaj>
    <derivirana_varijabla naziv="DomainObject.Predmet.ProtuStrankaListNazivFormated_1">
      <item>METAL SERVIS CENTAR društvo s ograničenom odgovornošću za proizvodnju, trgovinu i usluge Slatina</item>
    </derivirana_varijabla>
  </DomainObject.Predmet.ProtuStrankaListNazivFormated>
  <DomainObject.Predmet.ProtuStrankaListNazivFormatedOIB>
    <izvorni_sadrzaj>
      <item>METAL SERVIS CENTAR društvo s ograničenom odgovornošću za proizvodnju, trgovinu i usluge Slatina, OIB 31591200855</item>
    </izvorni_sadrzaj>
    <derivirana_varijabla naziv="DomainObject.Predmet.ProtuStrankaListNazivFormatedOIB_1">
      <item>METAL SERVIS CENTAR društvo s ograničenom odgovornošću za proizvodnju, trgovinu i usluge Slatina, OIB 31591200855</item>
    </derivirana_varijabla>
  </DomainObject.Predmet.ProtuStrankaListNazivFormatedOIB>
  <DomainObject.Predmet.OstaliListFormated>
    <izvorni_sadrzaj>
      <item>Odvj. Krešimir Rastija punomoćnik sudionika u postupku METAL SERVIS CENTAR društvo s ograničenom odgovornošću za proizvodnju, trgovinu i usluge  Slatina</item>
      <item>Vanda Kovačević Gelenčer</item>
      <item>Krunoslav Bošnjak</item>
      <item>Fina</item>
    </izvorni_sadrzaj>
    <derivirana_varijabla naziv="DomainObject.Predmet.OstaliListFormated_1">
      <item>Odvj. Krešimir Rastija punomoćnik sudionika u postupku METAL SERVIS CENTAR društvo s ograničenom odgovornošću za proizvodnju, trgovinu i usluge  Slatina</item>
      <item>Vanda Kovačević Gelenčer</item>
      <item>Krunoslav Bošnjak</item>
      <item>Fina</item>
    </derivirana_varijabla>
  </DomainObject.Predmet.OstaliListFormated>
  <DomainObject.Predmet.OstaliListFormatedOIB>
    <izvorni_sadrzaj>
      <item>Odvj. Krešimir Rastija, OIB 85559424025 punomoćnik sudionika u postupku METAL SERVIS CENTAR društvo s ograničenom odgovornošću za proizvodnju, trgovinu i usluge  Slatina</item>
      <item>Vanda Kovačević Gelenčer, OIB 48951193011</item>
      <item>Krunoslav Bošnjak, OIB 84994302789</item>
      <item>Fina</item>
    </izvorni_sadrzaj>
    <derivirana_varijabla naziv="DomainObject.Predmet.OstaliListFormatedOIB_1">
      <item>Odvj. Krešimir Rastija, OIB 85559424025 punomoćnik sudionika u postupku METAL SERVIS CENTAR društvo s ograničenom odgovornošću za proizvodnju, trgovinu i usluge  Slatina</item>
      <item>Vanda Kovačević Gelenčer, OIB 48951193011</item>
      <item>Krunoslav Bošnjak, OIB 84994302789</item>
      <item>Fina</item>
    </derivirana_varijabla>
  </DomainObject.Predmet.OstaliListFormatedOIB>
  <DomainObject.Predmet.OstaliListFormatedWithAdress>
    <izvorni_sadrzaj>
      <item>Odvj. Krešimir Rastija, Kapucinska 23/I, 31000 Osijek punomoćnik sudionika u postupku METAL SERVIS CENTAR društvo s ograničenom odgovornošću za proizvodnju, trgovinu i usluge  Slatina</item>
      <item>Vanda Kovačević Gelenčer, A. Mihanovića 1/3, 33000 Virovitica</item>
      <item>Krunoslav Bošnjak, Lipa 86, 33520 Slatina</item>
      <item>Fina</item>
    </izvorni_sadrzaj>
    <derivirana_varijabla naziv="DomainObject.Predmet.OstaliListFormatedWithAdress_1">
      <item>Odvj. Krešimir Rastija, Kapucinska 23/I, 31000 Osijek punomoćnik sudionika u postupku METAL SERVIS CENTAR društvo s ograničenom odgovornošću za proizvodnju, trgovinu i usluge  Slatina</item>
      <item>Vanda Kovačević Gelenčer, A. Mihanovića 1/3, 33000 Virovitica</item>
      <item>Krunoslav Bošnjak, Lipa 86, 33520 Slatina</item>
      <item>Fina</item>
    </derivirana_varijabla>
  </DomainObject.Predmet.OstaliListFormatedWithAdress>
  <DomainObject.Predmet.OstaliListFormatedWithAdressOIB>
    <izvorni_sadrzaj>
      <item>Odvj. Krešimir Rastija, OIB 85559424025, Kapucinska 23/I, 31000 Osijek punomoćnik sudionika u postupku METAL SERVIS CENTAR društvo s ograničenom odgovornošću za proizvodnju, trgovinu i usluge  Slatina</item>
      <item>Vanda Kovačević Gelenčer, OIB 48951193011, A. Mihanovića 1/3, 33000 Virovitica</item>
      <item>Krunoslav Bošnjak, OIB 84994302789, Lipa 86, 33520 Slatina</item>
      <item>Fina</item>
    </izvorni_sadrzaj>
    <derivirana_varijabla naziv="DomainObject.Predmet.OstaliListFormatedWithAdressOIB_1">
      <item>Odvj. Krešimir Rastija, OIB 85559424025, Kapucinska 23/I, 31000 Osijek punomoćnik sudionika u postupku METAL SERVIS CENTAR društvo s ograničenom odgovornošću za proizvodnju, trgovinu i usluge  Slatina</item>
      <item>Vanda Kovačević Gelenčer, OIB 48951193011, A. Mihanovića 1/3, 33000 Virovitica</item>
      <item>Krunoslav Bošnjak, OIB 84994302789, Lipa 86, 33520 Slatina</item>
      <item>Fina</item>
    </derivirana_varijabla>
  </DomainObject.Predmet.OstaliListFormatedWithAdressOIB>
  <DomainObject.Predmet.OstaliListNazivFormated>
    <izvorni_sadrzaj>
      <item>Odvj. Krešimir Rastija</item>
      <item>Vanda Kovačević Gelenčer</item>
      <item>Krunoslav Bošnjak</item>
      <item>Fina</item>
    </izvorni_sadrzaj>
    <derivirana_varijabla naziv="DomainObject.Predmet.OstaliListNazivFormated_1">
      <item>Odvj. Krešimir Rastija</item>
      <item>Vanda Kovačević Gelenčer</item>
      <item>Krunoslav Bošnjak</item>
      <item>Fina</item>
    </derivirana_varijabla>
  </DomainObject.Predmet.OstaliListNazivFormated>
  <DomainObject.Predmet.OstaliListNazivFormatedOIB>
    <izvorni_sadrzaj>
      <item>Odvj. Krešimir Rastija, OIB 85559424025</item>
      <item>Vanda Kovačević Gelenčer, OIB 48951193011</item>
      <item>Krunoslav Bošnjak, OIB 84994302789</item>
      <item>Fina</item>
    </izvorni_sadrzaj>
    <derivirana_varijabla naziv="DomainObject.Predmet.OstaliListNazivFormatedOIB_1">
      <item>Odvj. Krešimir Rastija, OIB 85559424025</item>
      <item>Vanda Kovačević Gelenčer, OIB 48951193011</item>
      <item>Krunoslav Bošnjak, OIB 84994302789</item>
      <item>Fina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listopada 2015.</izvorni_sadrzaj>
    <derivirana_varijabla naziv="DomainObject.Datum_1">2. listopada 2015.</derivirana_varijabla>
  </DomainObject.Datum>
  <DomainObject.PoslovniBrojDokumenta>
    <izvorni_sadrzaj>St-32/2015-13</izvorni_sadrzaj>
    <derivirana_varijabla naziv="DomainObject.PoslovniBrojDokumenta_1">St-32/2015-13</derivirana_varijabla>
  </DomainObject.PoslovniBrojDokumenta>
  <DomainObject.Predmet.StrankaIDrugi>
    <izvorni_sadrzaj>METAL SERVIS CENTAR društvo s ograničenom odgovornošću za proizvodnju, trgovinu i usluge  Slatina</izvorni_sadrzaj>
    <derivirana_varijabla naziv="DomainObject.Predmet.StrankaIDrugi_1">METAL SERVIS CENTAR društvo s ograničenom odgovornošću za proizvodnju, trgovinu i usluge  Slatina</derivirana_varijabla>
  </DomainObject.Predmet.StrankaIDrugi>
  <DomainObject.Predmet.ProtustrankaIDrugi>
    <izvorni_sadrzaj>METAL SERVIS CENTAR društvo s ograničenom odgovornošću za proizvodnju, trgovinu i usluge Slatina</izvorni_sadrzaj>
    <derivirana_varijabla naziv="DomainObject.Predmet.ProtustrankaIDrugi_1">METAL SERVIS CENTAR društvo s ograničenom odgovornošću za proizvodnju, trgovinu i usluge Slatina</derivirana_varijabla>
  </DomainObject.Predmet.ProtustrankaIDrugi>
  <DomainObject.Predmet.StrankaIDrugiAdressOIB>
    <izvorni_sadrzaj>METAL SERVIS CENTAR društvo s ograničenom odgovornošću za proizvodnju, trgovinu i usluge  Slatina, OIB 31591200855, Industrijska bb, 33520 Slatina</izvorni_sadrzaj>
    <derivirana_varijabla naziv="DomainObject.Predmet.StrankaIDrugiAdressOIB_1">METAL SERVIS CENTAR društvo s ograničenom odgovornošću za proizvodnju, trgovinu i usluge  Slatina, OIB 31591200855, Industrijska bb, 33520 Slatina</derivirana_varijabla>
  </DomainObject.Predmet.StrankaIDrugiAdressOIB>
  <DomainObject.Predmet.ProtustrankaIDrugiAdressOIB>
    <izvorni_sadrzaj>METAL SERVIS CENTAR društvo s ograničenom odgovornošću za proizvodnju, trgovinu i usluge Slatina, OIB 31591200855, Industrijska bb, 33520 Slatina</izvorni_sadrzaj>
    <derivirana_varijabla naziv="DomainObject.Predmet.ProtustrankaIDrugiAdressOIB_1">METAL SERVIS CENTAR društvo s ograničenom odgovornošću za proizvodnju, trgovinu i usluge Slatina, OIB 31591200855, Industrijska bb, 33520 Slatina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METAL SERVIS CENTAR društvo s ograničenom odgovornošću za proizvodnju, trgovinu i usluge  Slatina</item>
      <item>METAL SERVIS CENTAR društvo s ograničenom odgovornošću za proizvodnju, trgovinu i usluge Slatina</item>
      <item>Odvj. Krešimir Rastija</item>
      <item>Vanda Kovačević Gelenčer</item>
      <item>Krunoslav Bošnjak</item>
      <item>Fina</item>
    </izvorni_sadrzaj>
    <derivirana_varijabla naziv="DomainObject.Predmet.SudioniciListNaziv_1">
      <item>METAL SERVIS CENTAR društvo s ograničenom odgovornošću za proizvodnju, trgovinu i usluge  Slatina</item>
      <item>METAL SERVIS CENTAR društvo s ograničenom odgovornošću za proizvodnju, trgovinu i usluge Slatina</item>
      <item>Odvj. Krešimir Rastija</item>
      <item>Vanda Kovačević Gelenčer</item>
      <item>Krunoslav Bošnjak</item>
      <item>Fina</item>
    </derivirana_varijabla>
  </DomainObject.Predmet.SudioniciListNaziv>
  <DomainObject.Predmet.SudioniciListAdressOIB>
    <izvorni_sadrzaj>
      <item>METAL SERVIS CENTAR društvo s ograničenom odgovornošću za proizvodnju, trgovinu i usluge  Slatina, OIB 31591200855, Industrijska bb,33520 Slatina</item>
      <item>METAL SERVIS CENTAR društvo s ograničenom odgovornošću za proizvodnju, trgovinu i usluge Slatina, OIB 31591200855, Industrijska bb,33520 Slatina</item>
      <item>Odvj. Krešimir Rastija, OIB 85559424025, Kapucinska 23/I,31000 Osijek</item>
      <item>Vanda Kovačević Gelenčer, OIB 48951193011, A. Mihanovića 1/3,33000 Virovitica</item>
      <item>Krunoslav Bošnjak, OIB 84994302789, Lipa 86,33520 Slatina</item>
      <item>Fina</item>
    </izvorni_sadrzaj>
    <derivirana_varijabla naziv="DomainObject.Predmet.SudioniciListAdressOIB_1">
      <item>METAL SERVIS CENTAR društvo s ograničenom odgovornošću za proizvodnju, trgovinu i usluge  Slatina, OIB 31591200855, Industrijska bb,33520 Slatina</item>
      <item>METAL SERVIS CENTAR društvo s ograničenom odgovornošću za proizvodnju, trgovinu i usluge Slatina, OIB 31591200855, Industrijska bb,33520 Slatina</item>
      <item>Odvj. Krešimir Rastija, OIB 85559424025, Kapucinska 23/I,31000 Osijek</item>
      <item>Vanda Kovačević Gelenčer, OIB 48951193011, A. Mihanovića 1/3,33000 Virovitica</item>
      <item>Krunoslav Bošnjak, OIB 84994302789, Lipa 86,33520 Slatina</item>
      <item>Fina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ADA2C48-4967-4128-8FA7-FC19751D077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280</properties:Words>
  <properties:Characters>1492</properties:Characters>
  <properties:Lines>58</properties:Lines>
  <properties:Paragraphs>19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1849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2015-10-02T12:36:00Z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St-32/2015-13 / Odluka - Rješenje - određivanje nagrade stečajnom upravitelju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