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d795" w14:paraId="9fbd79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03D81">
        <w:t>220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B03D81">
        <w:rPr>
          <w:lang w:val="hr-HR"/>
        </w:rPr>
        <w:t xml:space="preserve"> SCHRAEPLER d.o.o., OIB: 96827612547 Vis,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B03D81">
        <w:rPr>
          <w:lang w:val="hr-HR"/>
        </w:rPr>
        <w:t xml:space="preserve">4.rujna 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B03D81">
        <w:rPr>
          <w:lang w:val="hr-HR"/>
        </w:rPr>
        <w:t>SCHRAEPLER d.o.o., OIB: 96827612547 Vis 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03D81">
        <w:rPr>
          <w:lang w:val="hr-HR"/>
        </w:rPr>
        <w:t xml:space="preserve">4.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B03D81">
        <w:rPr>
          <w:lang w:val="hr-HR"/>
        </w:rPr>
        <w:t>2</w:t>
      </w:r>
      <w:r w:rsidR="00F54DC1">
        <w:rPr>
          <w:lang w:val="hr-HR"/>
        </w:rPr>
        <w:t>,</w:t>
      </w:r>
      <w:r w:rsidR="00B03D81">
        <w:rPr>
          <w:lang w:val="hr-HR"/>
        </w:rPr>
        <w:t>3</w:t>
      </w:r>
      <w:r w:rsidR="0077033C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77033C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B03D81">
        <w:rPr>
          <w:lang w:val="hr-HR"/>
        </w:rPr>
        <w:t>se Damir Vrca dipl.oec., OIB: 72900552088, Split, Stoci 2 A.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B03D81">
        <w:rPr>
          <w:lang w:val="hr-HR"/>
        </w:rPr>
        <w:t xml:space="preserve"> SCHRAEPLER d.o.o., OIB: 96827612547 , Vis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03D81">
        <w:rPr>
          <w:lang w:val="hr-HR"/>
        </w:rPr>
        <w:t>19.03.2018.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03D81">
        <w:rPr>
          <w:lang w:val="hr-HR"/>
        </w:rPr>
        <w:t xml:space="preserve"> SCHRAEPLER d.o.o., OIB: 96827612547, Vis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B03D81">
        <w:rPr>
          <w:lang w:val="hr-HR"/>
        </w:rPr>
        <w:t>05.03.2018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B03D81">
        <w:rPr>
          <w:lang w:val="hr-HR"/>
        </w:rPr>
        <w:t>5.708,90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03D81">
        <w:rPr>
          <w:lang w:val="hr-HR"/>
        </w:rPr>
        <w:t>30.03.2018.</w:t>
      </w:r>
    </w:p>
    <w:p w:rsidRDefault="00370D4B" w:rsidP="00BE4ADB" w:rsidR="00370D4B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B03D81" w:rsidP="00BE4ADB" w:rsidR="00B03D81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B03D81">
        <w:rPr>
          <w:b/>
          <w:lang w:val="hr-HR"/>
        </w:rPr>
        <w:t>220/2018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B03D81">
        <w:rPr>
          <w:lang w:val="hr-HR"/>
        </w:rPr>
        <w:t xml:space="preserve">4.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4240D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2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2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SCHRAEPLER  za proizvodnju i usluge, društvo s ograničenom odgovornošću</izvorni_sadrzaj>
    <derivirana_varijabla naziv="DomainObject.Predmet.ProtustrankaFormated_1">  SCHRAEPLER  za proizvodnju i usluge, društvo s ograničenom odgovornošću</derivirana_varijabla>
  </DomainObject.Predmet.ProtustrankaFormated>
  <DomainObject.Predmet.ProtustrankaFormatedOIB>
    <izvorni_sadrzaj>  SCHRAEPLER  za proizvodnju i usluge, društvo s ograničenom odgovornošću, OIB 96827612547</izvorni_sadrzaj>
    <derivirana_varijabla naziv="DomainObject.Predmet.ProtustrankaFormatedOIB_1">  SCHRAEPLER  za proizvodnju i usluge, društvo s ograničenom odgovornošću, OIB 96827612547</derivirana_varijabla>
  </DomainObject.Predmet.ProtustrankaFormatedOIB>
  <DomainObject.Predmet.ProtustrankaFormatedWithAdress>
    <izvorni_sadrzaj> SCHRAEPLER  za proizvodnju i usluge, društvo s ograničenom odgovornošću, Vis, 21480 Vis</izvorni_sadrzaj>
    <derivirana_varijabla naziv="DomainObject.Predmet.ProtustrankaFormatedWithAdress_1"> SCHRAEPLER  za proizvodnju i usluge, društvo s ograničenom odgovornošću, Vis, 21480 Vis</derivirana_varijabla>
  </DomainObject.Predmet.ProtustrankaFormatedWithAdress>
  <DomainObject.Predmet.ProtustrankaFormatedWithAdressOIB>
    <izvorni_sadrzaj> SCHRAEPLER  za proizvodnju i usluge, društvo s ograničenom odgovornošću, OIB 96827612547, Vis, 21480 Vis</izvorni_sadrzaj>
    <derivirana_varijabla naziv="DomainObject.Predmet.ProtustrankaFormatedWithAdressOIB_1"> SCHRAEPLER  za proizvodnju i usluge, društvo s ograničenom odgovornošću, OIB 96827612547, Vis, 21480 Vis</derivirana_varijabla>
  </DomainObject.Predmet.ProtustrankaFormatedWithAdressOIB>
  <DomainObject.Predmet.ProtustrankaWithAdress>
    <izvorni_sadrzaj>SCHRAEPLER  za proizvodnju i usluge, društvo s ograničenom odgovornošću Vis, 21480 Vis</izvorni_sadrzaj>
    <derivirana_varijabla naziv="DomainObject.Predmet.ProtustrankaWithAdress_1">SCHRAEPLER  za proizvodnju i usluge, društvo s ograničenom odgovornošću Vis, 21480 Vis</derivirana_varijabla>
  </DomainObject.Predmet.ProtustrankaWithAdress>
  <DomainObject.Predmet.ProtustrankaWithAdressOIB>
    <izvorni_sadrzaj>SCHRAEPLER  za proizvodnju i usluge, društvo s ograničenom odgovornošću, OIB 96827612547, Vis, 21480 Vis</izvorni_sadrzaj>
    <derivirana_varijabla naziv="DomainObject.Predmet.ProtustrankaWithAdressOIB_1">SCHRAEPLER  za proizvodnju i usluge, društvo s ograničenom odgovornošću, OIB 96827612547, Vis, 21480 Vis</derivirana_varijabla>
  </DomainObject.Predmet.ProtustrankaWithAdressOIB>
  <DomainObject.Predmet.ProtustrankaNazivFormated>
    <izvorni_sadrzaj>SCHRAEPLER  za proizvodnju i usluge, društvo s ograničenom odgovornošću</izvorni_sadrzaj>
    <derivirana_varijabla naziv="DomainObject.Predmet.ProtustrankaNazivFormated_1">SCHRAEPLER  za proizvodnju i usluge, društvo s ograničenom odgovornošću</derivirana_varijabla>
  </DomainObject.Predmet.ProtustrankaNazivFormated>
  <DomainObject.Predmet.ProtustrankaNazivFormatedOIB>
    <izvorni_sadrzaj>SCHRAEPLER  za proizvodnju i usluge, društvo s ograničenom odgovornošću, OIB 96827612547</izvorni_sadrzaj>
    <derivirana_varijabla naziv="DomainObject.Predmet.ProtustrankaNazivFormatedOIB_1">SCHRAEPLER  za proizvodnju i usluge, društvo s ograničenom odgovornošću, OIB 96827612547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5708.90</izvorni_sadrzaj>
    <derivirana_varijabla naziv="DomainObject.Predmet.TrenutnaVrijednost_1">5708.90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SCHRAEPLER  za proizvodnju i usluge, društvo s ograničenom odgovornošću</item>
    </izvorni_sadrzaj>
    <derivirana_varijabla naziv="DomainObject.Predmet.ProtuStrankaListFormated_1">
      <item>SCHRAEPLER  za proizvodnju i usluge, društvo s ograničenom odgovornošću</item>
    </derivirana_varijabla>
  </DomainObject.Predmet.ProtuStrankaListFormated>
  <DomainObject.Predmet.ProtuStrankaListFormatedOIB>
    <izvorni_sadrzaj>
      <item>SCHRAEPLER  za proizvodnju i usluge, društvo s ograničenom odgovornošću, OIB 96827612547</item>
    </izvorni_sadrzaj>
    <derivirana_varijabla naziv="DomainObject.Predmet.ProtuStrankaListFormatedOIB_1">
      <item>SCHRAEPLER  za proizvodnju i usluge, društvo s ograničenom odgovornošću, OIB 96827612547</item>
    </derivirana_varijabla>
  </DomainObject.Predmet.ProtuStrankaListFormatedOIB>
  <DomainObject.Predmet.ProtuStrankaListFormatedWithAdress>
    <izvorni_sadrzaj>
      <item>SCHRAEPLER  za proizvodnju i usluge, društvo s ograničenom odgovornošću, Vis, 21480 Vis</item>
    </izvorni_sadrzaj>
    <derivirana_varijabla naziv="DomainObject.Predmet.ProtuStrankaListFormatedWithAdress_1">
      <item>SCHRAEPLER  za proizvodnju i usluge, društvo s ograničenom odgovornošću, Vis, 21480 Vis</item>
    </derivirana_varijabla>
  </DomainObject.Predmet.ProtuStrankaListFormatedWithAdress>
  <DomainObject.Predmet.ProtuStrankaListFormatedWithAdressOIB>
    <izvorni_sadrzaj>
      <item>SCHRAEPLER  za proizvodnju i usluge, društvo s ograničenom odgovornošću, OIB 96827612547, Vis, 21480 Vis</item>
    </izvorni_sadrzaj>
    <derivirana_varijabla naziv="DomainObject.Predmet.ProtuStrankaListFormatedWithAdressOIB_1">
      <item>SCHRAEPLER  za proizvodnju i usluge, društvo s ograničenom odgovornošću, OIB 96827612547, Vis, 21480 Vis</item>
    </derivirana_varijabla>
  </DomainObject.Predmet.ProtuStrankaListFormatedWithAdressOIB>
  <DomainObject.Predmet.ProtuStrankaListNazivFormated>
    <izvorni_sadrzaj>
      <item>SCHRAEPLER  za proizvodnju i usluge, društvo s ograničenom odgovornošću</item>
    </izvorni_sadrzaj>
    <derivirana_varijabla naziv="DomainObject.Predmet.ProtuStrankaListNazivFormated_1">
      <item>SCHRAEPLER  za proizvodnju i usluge, društvo s ograničenom odgovornošću</item>
    </derivirana_varijabla>
  </DomainObject.Predmet.ProtuStrankaListNazivFormated>
  <DomainObject.Predmet.ProtuStrankaListNazivFormatedOIB>
    <izvorni_sadrzaj>
      <item>SCHRAEPLER  za proizvodnju i usluge, društvo s ograničenom odgovornošću, OIB 96827612547</item>
    </izvorni_sadrzaj>
    <derivirana_varijabla naziv="DomainObject.Predmet.ProtuStrankaListNazivFormatedOIB_1">
      <item>SCHRAEPLER  za proizvodnju i usluge, društvo s ograničenom odgovornošću, OIB 96827612547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SCHRAEPLER  za proizvodnju i usluge, društvo s ograničenom odgovornošću</izvorni_sadrzaj>
    <derivirana_varijabla naziv="DomainObject.Predmet.ProtustrankaIDrugi_1">SCHRAEPLER 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SCHRAEPLER  za proizvodnju i usluge, društvo s ograničenom odgovornošću, OIB 96827612547, Vis, 21480 Vis</izvorni_sadrzaj>
    <derivirana_varijabla naziv="DomainObject.Predmet.ProtustrankaIDrugiAdressOIB_1">SCHRAEPLER  za proizvodnju i usluge, društvo s ograničenom odgovornošću, OIB 96827612547, Vis,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SCHRAEPLER  za proizvodnju i usluge, društvo s ograničenom odgovornošću</item>
      <item>FINANCIJSKA AGENCIJA, RC SPLIT</item>
    </izvorni_sadrzaj>
    <derivirana_varijabla naziv="DomainObject.Predmet.SudioniciListNaziv_1">
      <item>SCHRAEPLER  za proizvodnju i usluge, društvo s ograničenom odgovornošću</item>
      <item>FINANCIJSKA AGENCIJA, RC SPLIT</item>
    </derivirana_varijabla>
  </DomainObject.Predmet.SudioniciListNaziv>
  <DomainObject.Predmet.SudioniciListAdressOIB>
    <izvorni_sadrzaj>
      <item>SCHRAEPLER  za proizvodnju i usluge, društvo s ograničenom odgovornošću, OIB 96827612547, Vis,21480 Vis</item>
      <item>FINANCIJSKA AGENCIJA, RC SPLIT, OIB 85821130368, Mažuranićevo šetalište 24 b,21000 Split</item>
    </izvorni_sadrzaj>
    <derivirana_varijabla naziv="DomainObject.Predmet.SudioniciListAdressOIB_1">
      <item>SCHRAEPLER  za proizvodnju i usluge, društvo s ograničenom odgovornošću, OIB 96827612547, Vis,21480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96827612547</item>
      <item>, OIB 85821130368</item>
    </izvorni_sadrzaj>
    <derivirana_varijabla naziv="DomainObject.Predmet.SudioniciListNazivOIB_1">
      <item>, OIB 96827612547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3AEC5-7247-493E-AF13-59D882C9E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745</properties:Words>
  <properties:Characters>3961</properties:Characters>
  <properties:Lines>104</properties:Lines>
  <properties:Paragraphs>38</properties:Paragraphs>
  <properties:TotalTime>948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1.St-220/2018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2018-02-21T13:04:00Z</cp:lastPrinted>
  <dcterms:modified xmlns:xsi="http://www.w3.org/2001/XMLSchema-instance" xsi:type="dcterms:W3CDTF">2018-09-04T10:19:00Z</dcterms:modified>
  <cp:revision>147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