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4199" w14:paraId="0dc4199" w:rsidRDefault="007E6735" w:rsidP="007E6735" w:rsidR="007E6735" w:rsidRPr="004302B3">
      <w:pPr>
        <w15:collapsed w:val="false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</w:t>
      </w:r>
    </w:p>
    <w:p w:rsidRDefault="007E6735" w:rsidP="007E6735" w:rsidR="007E6735" w:rsidRPr="004302B3">
      <w:pPr>
        <w:ind w:firstLine="708"/>
        <w:rPr>
          <w:rFonts w:hAnsi="Times New Roman" w:ascii="Times New Roman"/>
        </w:rPr>
      </w:pPr>
      <w:r w:rsidRPr="004302B3">
        <w:rPr>
          <w:rFonts w:hAnsi="Times New Roman" w:ascii="Times New Roman"/>
          <w:noProof/>
        </w:rPr>
        <w:t xml:space="preserve">     </w:t>
      </w:r>
      <w:r w:rsidR="00E50E32" w:rsidRPr="004302B3">
        <w:rPr>
          <w:rFonts w:hAnsi="Times New Roman" w:ascii="Times New Roman"/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735" w:rsidP="007E6735" w:rsidR="007E6735" w:rsidRPr="004302B3">
      <w:pPr>
        <w:rPr>
          <w:rFonts w:eastAsia="MS Mincho" w:hAnsi="Times New Roman" w:ascii="Times New Roman"/>
        </w:rPr>
      </w:pPr>
    </w:p>
    <w:p w:rsidRDefault="007E6735" w:rsidP="007E6735" w:rsidR="007E6735" w:rsidRPr="004302B3">
      <w:pPr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 REPUBLIKA HRVATSKA</w:t>
      </w:r>
    </w:p>
    <w:p w:rsidRDefault="007E6735" w:rsidP="007E6735" w:rsidR="007E6735" w:rsidRPr="004302B3">
      <w:pPr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>TRGOVAČKI SUD U RIJECI</w:t>
      </w:r>
    </w:p>
    <w:p w:rsidRDefault="007E6735" w:rsidP="007E6735" w:rsidR="007E6735" w:rsidRPr="004302B3">
      <w:pPr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     Rijeka, Zadarska 1 i 3</w:t>
      </w:r>
    </w:p>
    <w:p w:rsidRDefault="007E6735" w:rsidP="007E6735" w:rsidR="007E6735" w:rsidRPr="004302B3">
      <w:pPr>
        <w:jc w:val="center"/>
        <w:rPr>
          <w:rFonts w:eastAsia="MS Mincho" w:hAnsi="Times New Roman" w:ascii="Times New Roman"/>
        </w:rPr>
      </w:pPr>
    </w:p>
    <w:p w:rsidRDefault="007E6735" w:rsidP="007E6735" w:rsidR="007E6735" w:rsidRPr="004302B3">
      <w:pPr>
        <w:ind w:firstLine="720"/>
        <w:jc w:val="center"/>
        <w:rPr>
          <w:rFonts w:eastAsia="MS Mincho" w:hAnsi="Times New Roman" w:ascii="Times New Roman"/>
        </w:rPr>
      </w:pPr>
    </w:p>
    <w:p w:rsidRDefault="007E6735" w:rsidP="007E6735" w:rsidR="007E6735" w:rsidRPr="004302B3">
      <w:pPr>
        <w:ind w:firstLine="720"/>
        <w:jc w:val="center"/>
        <w:rPr>
          <w:rFonts w:hAnsi="Times New Roman" w:ascii="Times New Roman"/>
          <w:lang w:val="de-DE"/>
        </w:rPr>
      </w:pPr>
      <w:r w:rsidRPr="004302B3">
        <w:rPr>
          <w:rFonts w:eastAsia="MS Mincho" w:hAnsi="Times New Roman" w:ascii="Times New Roman"/>
        </w:rPr>
        <w:t>R E P U B L I K A   H R V A T S K A</w:t>
      </w:r>
    </w:p>
    <w:p w:rsidRDefault="007E6735" w:rsidP="007E6735" w:rsidR="007E6735" w:rsidRPr="004302B3">
      <w:pPr>
        <w:ind w:firstLine="720"/>
        <w:jc w:val="center"/>
        <w:rPr>
          <w:rFonts w:hAnsi="Times New Roman" w:ascii="Times New Roman"/>
          <w:lang w:val="de-DE"/>
        </w:rPr>
      </w:pPr>
    </w:p>
    <w:p w:rsidRDefault="007E6735" w:rsidP="007E6735" w:rsidR="007E6735" w:rsidRPr="004302B3">
      <w:pPr>
        <w:jc w:val="center"/>
        <w:rPr>
          <w:rFonts w:hAnsi="Times New Roman" w:ascii="Times New Roman"/>
          <w:lang w:val="de-DE"/>
        </w:rPr>
      </w:pPr>
      <w:r w:rsidRPr="004302B3">
        <w:rPr>
          <w:rFonts w:hAnsi="Times New Roman" w:ascii="Times New Roman"/>
          <w:lang w:val="de-DE"/>
        </w:rPr>
        <w:t>R J E Š E N J E</w:t>
      </w:r>
    </w:p>
    <w:p w:rsidRDefault="007E6735" w:rsidP="007E6735" w:rsidR="007E6735" w:rsidRPr="004302B3">
      <w:pPr>
        <w:jc w:val="both"/>
        <w:rPr>
          <w:rFonts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AE1351" w:rsidP="00D166A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ab/>
        <w:t xml:space="preserve">Trgovački sud u Rijeci, po sucu ovog suda </w:t>
      </w:r>
      <w:proofErr w:type="spellStart"/>
      <w:r w:rsidRPr="004302B3">
        <w:rPr>
          <w:rFonts w:eastAsia="MS Mincho" w:hAnsi="Times New Roman" w:ascii="Times New Roman"/>
        </w:rPr>
        <w:t>Liljan</w:t>
      </w:r>
      <w:r w:rsidR="007E6735" w:rsidRPr="004302B3">
        <w:rPr>
          <w:rFonts w:eastAsia="MS Mincho" w:hAnsi="Times New Roman" w:ascii="Times New Roman"/>
        </w:rPr>
        <w:t>i</w:t>
      </w:r>
      <w:proofErr w:type="spellEnd"/>
      <w:r w:rsidRPr="004302B3">
        <w:rPr>
          <w:rFonts w:eastAsia="MS Mincho" w:hAnsi="Times New Roman" w:ascii="Times New Roman"/>
        </w:rPr>
        <w:t xml:space="preserve"> Ugrin, kao stečajno</w:t>
      </w:r>
      <w:r w:rsidR="007E6735" w:rsidRPr="004302B3">
        <w:rPr>
          <w:rFonts w:eastAsia="MS Mincho" w:hAnsi="Times New Roman" w:ascii="Times New Roman"/>
        </w:rPr>
        <w:t>m</w:t>
      </w:r>
      <w:r w:rsidRPr="004302B3">
        <w:rPr>
          <w:rFonts w:eastAsia="MS Mincho" w:hAnsi="Times New Roman" w:ascii="Times New Roman"/>
        </w:rPr>
        <w:t xml:space="preserve"> suc</w:t>
      </w:r>
      <w:r w:rsidR="007E6735" w:rsidRPr="004302B3">
        <w:rPr>
          <w:rFonts w:eastAsia="MS Mincho" w:hAnsi="Times New Roman" w:ascii="Times New Roman"/>
        </w:rPr>
        <w:t>u</w:t>
      </w:r>
      <w:r w:rsidRPr="004302B3">
        <w:rPr>
          <w:rFonts w:eastAsia="MS Mincho" w:hAnsi="Times New Roman" w:ascii="Times New Roman"/>
        </w:rPr>
        <w:t xml:space="preserve">, u predmetu provođenja stečajnog  postupka nad </w:t>
      </w:r>
      <w:r w:rsidR="00866505" w:rsidRPr="004302B3">
        <w:rPr>
          <w:rFonts w:eastAsia="MS Mincho" w:hAnsi="Times New Roman" w:ascii="Times New Roman"/>
        </w:rPr>
        <w:t xml:space="preserve">dužnikom </w:t>
      </w:r>
      <w:r w:rsidR="007E6735" w:rsidRPr="004302B3">
        <w:rPr>
          <w:rFonts w:hAnsi="Times New Roman" w:ascii="Times New Roman"/>
        </w:rPr>
        <w:t>MALIŠA društvo s ograničenom odgovornošću za ugostiteljstvo, usluge i putnička agencija u stečaju  Senj, Obala dr. Franje Tuđmana 8 ( MBS: 020040727 - OIB: 40637568400 )</w:t>
      </w:r>
      <w:r w:rsidRPr="004302B3">
        <w:rPr>
          <w:rFonts w:hAnsi="Times New Roman" w:ascii="Times New Roman"/>
        </w:rPr>
        <w:t xml:space="preserve">, </w:t>
      </w:r>
      <w:r w:rsidRPr="004302B3">
        <w:rPr>
          <w:rFonts w:eastAsia="MS Mincho" w:hAnsi="Times New Roman" w:ascii="Times New Roman"/>
        </w:rPr>
        <w:t xml:space="preserve">na </w:t>
      </w:r>
      <w:r w:rsidR="00866505" w:rsidRPr="004302B3">
        <w:rPr>
          <w:rFonts w:eastAsia="MS Mincho" w:hAnsi="Times New Roman" w:ascii="Times New Roman"/>
        </w:rPr>
        <w:t xml:space="preserve">ispitnom </w:t>
      </w:r>
      <w:r w:rsidRPr="004302B3">
        <w:rPr>
          <w:rFonts w:eastAsia="MS Mincho" w:hAnsi="Times New Roman" w:ascii="Times New Roman"/>
        </w:rPr>
        <w:t xml:space="preserve">ročištu održanom dana </w:t>
      </w:r>
      <w:r w:rsidR="009E0FF6" w:rsidRPr="004302B3">
        <w:rPr>
          <w:rFonts w:eastAsia="MS Mincho" w:hAnsi="Times New Roman" w:ascii="Times New Roman"/>
        </w:rPr>
        <w:t>10. veljače 2016</w:t>
      </w:r>
      <w:r w:rsidR="00BA030B" w:rsidRPr="004302B3">
        <w:rPr>
          <w:rFonts w:eastAsia="MS Mincho" w:hAnsi="Times New Roman" w:ascii="Times New Roman"/>
        </w:rPr>
        <w:t>.</w:t>
      </w:r>
      <w:r w:rsidRPr="004302B3">
        <w:rPr>
          <w:rFonts w:eastAsia="MS Mincho" w:hAnsi="Times New Roman" w:ascii="Times New Roman"/>
        </w:rPr>
        <w:t xml:space="preserve"> u prisutnosti stečajnog upravitelja, </w:t>
      </w:r>
      <w:r w:rsidR="006725D1" w:rsidRPr="004302B3">
        <w:rPr>
          <w:rFonts w:eastAsia="MS Mincho" w:hAnsi="Times New Roman" w:ascii="Times New Roman"/>
        </w:rPr>
        <w:t xml:space="preserve">stečajnih i </w:t>
      </w:r>
      <w:proofErr w:type="spellStart"/>
      <w:r w:rsidR="006725D1" w:rsidRPr="004302B3">
        <w:rPr>
          <w:rFonts w:eastAsia="MS Mincho" w:hAnsi="Times New Roman" w:ascii="Times New Roman"/>
        </w:rPr>
        <w:t>razlučnih</w:t>
      </w:r>
      <w:proofErr w:type="spellEnd"/>
      <w:r w:rsidR="006725D1" w:rsidRPr="004302B3">
        <w:rPr>
          <w:rFonts w:eastAsia="MS Mincho" w:hAnsi="Times New Roman" w:ascii="Times New Roman"/>
        </w:rPr>
        <w:t xml:space="preserve"> vjerovnika </w:t>
      </w:r>
      <w:r w:rsidRPr="004302B3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4302B3">
      <w:pPr>
        <w:jc w:val="center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6725D1" w:rsidP="006725D1" w:rsidR="006725D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I.        Utvrđene tražbine  vjerovnika </w:t>
      </w:r>
    </w:p>
    <w:p w:rsidRDefault="006725D1" w:rsidP="006725D1" w:rsidR="006725D1" w:rsidRPr="004302B3">
      <w:pPr>
        <w:jc w:val="both"/>
        <w:rPr>
          <w:rFonts w:eastAsia="MS Mincho" w:hAnsi="Times New Roman" w:ascii="Times New Roman"/>
        </w:rPr>
      </w:pPr>
    </w:p>
    <w:p w:rsidRDefault="006725D1" w:rsidP="006725D1" w:rsidR="006725D1" w:rsidRPr="004302B3">
      <w:pPr>
        <w:numPr>
          <w:ilvl w:val="0"/>
          <w:numId w:val="18"/>
        </w:num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prvog višeg isplatnog reda:  </w:t>
      </w:r>
    </w:p>
    <w:p w:rsidRDefault="006725D1" w:rsidP="006725D1" w:rsidR="006725D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6521"/>
        <w:gridCol w:w="2090"/>
      </w:tblGrid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pStyle w:val="Obinitekst"/>
              <w:rPr>
                <w:rFonts w:cs="Times New Roman" w:hAnsi="Times New Roman" w:ascii="Times New Roman"/>
                <w:sz w:val="24"/>
                <w:szCs w:val="24"/>
              </w:rPr>
            </w:pPr>
            <w:r w:rsidRPr="004302B3">
              <w:rPr>
                <w:rFonts w:cs="Times New Roman" w:hAnsi="Times New Roman" w:ascii="Times New Roman"/>
                <w:sz w:val="24"/>
                <w:szCs w:val="24"/>
              </w:rPr>
              <w:t>REPUBLIKA HRVATSKA, OIB 18683136487 ( 4 )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631.678,50 kn</w:t>
            </w:r>
          </w:p>
        </w:tc>
      </w:tr>
    </w:tbl>
    <w:p w:rsidRDefault="006725D1" w:rsidP="006725D1" w:rsidR="006725D1" w:rsidRPr="004302B3">
      <w:pPr>
        <w:jc w:val="both"/>
        <w:rPr>
          <w:rFonts w:hAnsi="Times New Roman" w:ascii="Times New Roman"/>
        </w:rPr>
      </w:pPr>
    </w:p>
    <w:p w:rsidRDefault="007E6735" w:rsidP="007E6735" w:rsidR="006725D1" w:rsidRPr="004302B3">
      <w:pPr>
        <w:ind w:left="360"/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2. </w:t>
      </w:r>
      <w:r w:rsidR="006725D1" w:rsidRPr="004302B3">
        <w:rPr>
          <w:rFonts w:eastAsia="MS Mincho" w:hAnsi="Times New Roman" w:ascii="Times New Roman"/>
        </w:rPr>
        <w:t xml:space="preserve">drugog višeg isplatnog reda:  </w:t>
      </w:r>
    </w:p>
    <w:p w:rsidRDefault="007E6735" w:rsidP="007E6735" w:rsidR="007E6735" w:rsidRPr="004302B3">
      <w:pPr>
        <w:ind w:left="360"/>
        <w:jc w:val="both"/>
        <w:rPr>
          <w:rFonts w:eastAsia="MS Mincho" w:hAnsi="Times New Roman" w:ascii="Times New Roman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6521"/>
        <w:gridCol w:w="2090"/>
      </w:tblGrid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INA INDUSTRIJA NAFTE d.d.</w:t>
            </w:r>
          </w:p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Zagreb, Avenija V. Holjevca 10, OIB 27759560625 ( 1 )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26.684,42 kn</w:t>
            </w:r>
          </w:p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HRVATSKI TELEKOM d.d.</w:t>
            </w:r>
          </w:p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Zagreb, </w:t>
            </w:r>
            <w:proofErr w:type="spellStart"/>
            <w:r w:rsidRPr="004302B3">
              <w:rPr>
                <w:rFonts w:hAnsi="Times New Roman" w:ascii="Times New Roman"/>
              </w:rPr>
              <w:t>R.F</w:t>
            </w:r>
            <w:proofErr w:type="spellEnd"/>
            <w:r w:rsidRPr="004302B3">
              <w:rPr>
                <w:rFonts w:hAnsi="Times New Roman" w:ascii="Times New Roman"/>
              </w:rPr>
              <w:t>. Mihanovića 9, OIB 81793146560 ( 2 )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5.263,16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3.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FINANCIJKA AGENCIJA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 Zagreb, Ulica grada Vukovara 70, OIB 85821130368 ( 3 )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9.794,70 kn</w:t>
            </w:r>
          </w:p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4.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REPUBLIKA HRVATSKA, OIB 18683136487 ( 4 )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585.661,10 kn 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5.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BKS BANK AG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9020 </w:t>
            </w:r>
            <w:proofErr w:type="spellStart"/>
            <w:r w:rsidRPr="004302B3">
              <w:rPr>
                <w:rFonts w:hAnsi="Times New Roman" w:ascii="Times New Roman"/>
              </w:rPr>
              <w:t>Klagenfurt</w:t>
            </w:r>
            <w:proofErr w:type="spellEnd"/>
            <w:r w:rsidRPr="004302B3">
              <w:rPr>
                <w:rFonts w:hAnsi="Times New Roman" w:ascii="Times New Roman"/>
              </w:rPr>
              <w:t xml:space="preserve">, St. </w:t>
            </w:r>
            <w:proofErr w:type="spellStart"/>
            <w:r w:rsidRPr="004302B3">
              <w:rPr>
                <w:rFonts w:hAnsi="Times New Roman" w:ascii="Times New Roman"/>
              </w:rPr>
              <w:t>Veiter</w:t>
            </w:r>
            <w:proofErr w:type="spellEnd"/>
            <w:r w:rsidRPr="004302B3">
              <w:rPr>
                <w:rFonts w:hAnsi="Times New Roman" w:ascii="Times New Roman"/>
              </w:rPr>
              <w:t xml:space="preserve"> Ring 43, </w:t>
            </w:r>
            <w:proofErr w:type="spellStart"/>
            <w:r w:rsidRPr="004302B3">
              <w:rPr>
                <w:rFonts w:hAnsi="Times New Roman" w:ascii="Times New Roman"/>
              </w:rPr>
              <w:t>Austria</w:t>
            </w:r>
            <w:proofErr w:type="spellEnd"/>
            <w:r w:rsidRPr="004302B3">
              <w:rPr>
                <w:rFonts w:hAnsi="Times New Roman" w:ascii="Times New Roman"/>
              </w:rPr>
              <w:t xml:space="preserve">  ( 6 )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9.867.763,18 kn 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6.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WIENER OSIGURANJE d.d.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Zagreb, Slovenska 24 OIB 52848403362 ( 7 )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1.529,92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7.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BKS BANK d.d.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Rijeka, Mljekarski trg 3, OIB 61436608168 ( 8 )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22.012.638,28 kn</w:t>
            </w:r>
          </w:p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8.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MLADEN BREKALO </w:t>
            </w:r>
            <w:proofErr w:type="spellStart"/>
            <w:r w:rsidRPr="004302B3">
              <w:rPr>
                <w:rFonts w:hAnsi="Times New Roman" w:ascii="Times New Roman"/>
              </w:rPr>
              <w:t>Vl</w:t>
            </w:r>
            <w:proofErr w:type="spellEnd"/>
            <w:r w:rsidRPr="004302B3">
              <w:rPr>
                <w:rFonts w:hAnsi="Times New Roman" w:ascii="Times New Roman"/>
              </w:rPr>
              <w:t xml:space="preserve">. Uslužnog obrta Usluga </w:t>
            </w:r>
            <w:proofErr w:type="spellStart"/>
            <w:r w:rsidRPr="004302B3">
              <w:rPr>
                <w:rFonts w:hAnsi="Times New Roman" w:ascii="Times New Roman"/>
              </w:rPr>
              <w:t>Britte</w:t>
            </w:r>
            <w:proofErr w:type="spellEnd"/>
            <w:r w:rsidRPr="004302B3">
              <w:rPr>
                <w:rFonts w:hAnsi="Times New Roman" w:ascii="Times New Roman"/>
              </w:rPr>
              <w:t xml:space="preserve">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Kastav, </w:t>
            </w:r>
            <w:proofErr w:type="spellStart"/>
            <w:r w:rsidRPr="004302B3">
              <w:rPr>
                <w:rFonts w:hAnsi="Times New Roman" w:ascii="Times New Roman"/>
              </w:rPr>
              <w:t>Jurjenići</w:t>
            </w:r>
            <w:proofErr w:type="spellEnd"/>
            <w:r w:rsidRPr="004302B3">
              <w:rPr>
                <w:rFonts w:hAnsi="Times New Roman" w:ascii="Times New Roman"/>
              </w:rPr>
              <w:t xml:space="preserve"> 73, OIB 47225949004 ( 9 )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51.897,36 kn </w:t>
            </w:r>
          </w:p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9.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AMEC RIJEKATEKSTIL d.o.o.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Rijeka, Jadranski trg 4, OIB 67641553147 ( 10 )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15.258,43 kn 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lastRenderedPageBreak/>
              <w:t>10.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VODOVOD I ODVODNJA d.o.o.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Senj, Splitska 2, OIB 38540283603 ( 11 )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959.270,53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11.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GRADSKO KOMUNALNO DRUŠTVO d.o.o.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Senj, Splitska 2,  OIB 45024889958 ( 12 )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2.019,46 kn</w:t>
            </w:r>
          </w:p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ŽELJKO KRMPOTIĆ </w:t>
            </w:r>
            <w:proofErr w:type="spellStart"/>
            <w:r w:rsidRPr="004302B3">
              <w:rPr>
                <w:rFonts w:hAnsi="Times New Roman" w:ascii="Times New Roman"/>
              </w:rPr>
              <w:t>Vl</w:t>
            </w:r>
            <w:proofErr w:type="spellEnd"/>
            <w:r w:rsidRPr="004302B3">
              <w:rPr>
                <w:rFonts w:hAnsi="Times New Roman" w:ascii="Times New Roman"/>
              </w:rPr>
              <w:t>. Obrta PEKOTHERM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Senj, Stara cesta 3, OIB 64591494594 ( 13 )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312.182,88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GRAD SENJ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Senj, Obala dr. Franje Tuđmana 2, OIB 61106276570 ( 16 )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199.500,00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CROATIA OSIGURANJE d.d.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Zagreb, </w:t>
            </w:r>
            <w:proofErr w:type="spellStart"/>
            <w:r w:rsidRPr="004302B3">
              <w:rPr>
                <w:rFonts w:hAnsi="Times New Roman" w:ascii="Times New Roman"/>
              </w:rPr>
              <w:t>Miramarska</w:t>
            </w:r>
            <w:proofErr w:type="spellEnd"/>
            <w:r w:rsidRPr="004302B3">
              <w:rPr>
                <w:rFonts w:hAnsi="Times New Roman" w:ascii="Times New Roman"/>
              </w:rPr>
              <w:t xml:space="preserve"> 22 OIB 26187994862 ( 17 )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105.722,97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15.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Zvonko </w:t>
            </w:r>
            <w:proofErr w:type="spellStart"/>
            <w:r w:rsidRPr="004302B3">
              <w:rPr>
                <w:rFonts w:hAnsi="Times New Roman" w:ascii="Times New Roman"/>
              </w:rPr>
              <w:t>Bodegrajac</w:t>
            </w:r>
            <w:proofErr w:type="spellEnd"/>
            <w:r w:rsidRPr="004302B3">
              <w:rPr>
                <w:rFonts w:hAnsi="Times New Roman" w:ascii="Times New Roman"/>
              </w:rPr>
              <w:t xml:space="preserve">, PG </w:t>
            </w:r>
            <w:proofErr w:type="spellStart"/>
            <w:r w:rsidRPr="004302B3">
              <w:rPr>
                <w:rFonts w:hAnsi="Times New Roman" w:ascii="Times New Roman"/>
              </w:rPr>
              <w:t>Bodegrajac</w:t>
            </w:r>
            <w:proofErr w:type="spellEnd"/>
            <w:r w:rsidRPr="004302B3">
              <w:rPr>
                <w:rFonts w:hAnsi="Times New Roman" w:ascii="Times New Roman"/>
              </w:rPr>
              <w:t xml:space="preserve"> Vinogradarstvo i podrumarstvo  Kutjevo, Republike Hrvatske 83,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OIB 8997255598 ( 19 )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29.660,01 kn</w:t>
            </w:r>
          </w:p>
        </w:tc>
      </w:tr>
      <w:tr w:rsidTr="00972704" w:rsidR="007E6735" w:rsidRPr="004302B3">
        <w:tc>
          <w:tcPr>
            <w:tcW w:type="dxa" w:w="675"/>
            <w:shd w:fill="auto" w:color="auto" w:val="clear"/>
          </w:tcPr>
          <w:p w:rsidRDefault="007E6735" w:rsidP="00972704" w:rsidR="007E6735" w:rsidRPr="004302B3">
            <w:pPr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16.</w:t>
            </w:r>
          </w:p>
        </w:tc>
        <w:tc>
          <w:tcPr>
            <w:tcW w:type="dxa" w:w="6521"/>
            <w:shd w:fill="auto" w:color="auto" w:val="clear"/>
          </w:tcPr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HEP OPSKRBA d.o.o. </w:t>
            </w:r>
          </w:p>
          <w:p w:rsidRDefault="007E6735" w:rsidP="00972704" w:rsidR="007E6735" w:rsidRPr="004302B3">
            <w:pPr>
              <w:tabs>
                <w:tab w:pos="7196" w:val="left"/>
              </w:tabs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 xml:space="preserve">Zagreb, Ulica grada Vukovara 37 OIB 63073332379 ( 20 ) </w:t>
            </w:r>
          </w:p>
        </w:tc>
        <w:tc>
          <w:tcPr>
            <w:tcW w:type="dxa" w:w="2090"/>
            <w:shd w:fill="auto" w:color="auto" w:val="clear"/>
          </w:tcPr>
          <w:p w:rsidRDefault="007E6735" w:rsidP="00972704" w:rsidR="007E6735" w:rsidRPr="004302B3">
            <w:pPr>
              <w:jc w:val="right"/>
              <w:rPr>
                <w:rFonts w:hAnsi="Times New Roman" w:ascii="Times New Roman"/>
              </w:rPr>
            </w:pPr>
            <w:r w:rsidRPr="004302B3">
              <w:rPr>
                <w:rFonts w:hAnsi="Times New Roman" w:ascii="Times New Roman"/>
              </w:rPr>
              <w:t>62.859,47 kn</w:t>
            </w:r>
          </w:p>
        </w:tc>
      </w:tr>
    </w:tbl>
    <w:p w:rsidRDefault="006725D1" w:rsidP="006725D1" w:rsidR="006725D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ab/>
      </w:r>
    </w:p>
    <w:p w:rsidRDefault="006725D1" w:rsidP="006725D1" w:rsidR="006725D1" w:rsidRPr="004302B3">
      <w:pPr>
        <w:jc w:val="both"/>
        <w:rPr>
          <w:rFonts w:hAnsi="Times New Roman" w:ascii="Times New Roman"/>
        </w:rPr>
      </w:pPr>
    </w:p>
    <w:p w:rsidRDefault="006725D1" w:rsidP="00D166A1" w:rsidR="00D166A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I</w:t>
      </w:r>
      <w:r w:rsidR="00D166A1" w:rsidRPr="004302B3">
        <w:rPr>
          <w:rFonts w:hAnsi="Times New Roman" w:ascii="Times New Roman"/>
        </w:rPr>
        <w:t>I.</w:t>
      </w:r>
      <w:r w:rsidR="00D166A1" w:rsidRPr="004302B3">
        <w:rPr>
          <w:rFonts w:hAnsi="Times New Roman" w:ascii="Times New Roman"/>
        </w:rPr>
        <w:tab/>
        <w:t>Osporene tražbine</w:t>
      </w:r>
    </w:p>
    <w:p w:rsidRDefault="003632EC" w:rsidP="003D1DE1" w:rsidR="003632EC" w:rsidRPr="004302B3">
      <w:pPr>
        <w:jc w:val="both"/>
        <w:rPr>
          <w:rFonts w:hAnsi="Times New Roman" w:ascii="Times New Roman"/>
        </w:rPr>
      </w:pPr>
    </w:p>
    <w:p w:rsidRDefault="00D166A1" w:rsidP="003D1DE1" w:rsidR="00D166A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1.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</w:t>
      </w:r>
      <w:r w:rsidR="007E6735" w:rsidRPr="004302B3">
        <w:rPr>
          <w:rFonts w:hAnsi="Times New Roman" w:ascii="Times New Roman"/>
        </w:rPr>
        <w:t xml:space="preserve">Hrvatsko društvo skladatelja Zagreb, </w:t>
      </w:r>
      <w:proofErr w:type="spellStart"/>
      <w:r w:rsidR="007E6735" w:rsidRPr="004302B3">
        <w:rPr>
          <w:rFonts w:hAnsi="Times New Roman" w:ascii="Times New Roman"/>
        </w:rPr>
        <w:t>Berislavićeva</w:t>
      </w:r>
      <w:proofErr w:type="spellEnd"/>
      <w:r w:rsidR="007E6735" w:rsidRPr="004302B3">
        <w:rPr>
          <w:rFonts w:hAnsi="Times New Roman" w:ascii="Times New Roman"/>
        </w:rPr>
        <w:t xml:space="preserve"> 9, OIB 56668956985 ( 5 ) u iznosu od 303.460,56 kn</w:t>
      </w:r>
      <w:r w:rsidRPr="004302B3">
        <w:rPr>
          <w:rFonts w:eastAsia="MS Mincho" w:hAnsi="Times New Roman" w:ascii="Times New Roman"/>
        </w:rPr>
        <w:t>.</w:t>
      </w:r>
    </w:p>
    <w:p w:rsidRDefault="00D166A1" w:rsidP="00D166A1" w:rsidR="00D166A1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D166A1" w:rsidP="003D1DE1" w:rsidR="00D166A1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Stečajni vjerovnik </w:t>
      </w:r>
      <w:r w:rsidR="007E6735" w:rsidRPr="004302B3">
        <w:rPr>
          <w:rFonts w:hAnsi="Times New Roman" w:ascii="Times New Roman"/>
        </w:rPr>
        <w:t xml:space="preserve">Hrvatsko društvo skladatelja Zagreb, </w:t>
      </w:r>
      <w:proofErr w:type="spellStart"/>
      <w:r w:rsidR="007E6735" w:rsidRPr="004302B3">
        <w:rPr>
          <w:rFonts w:hAnsi="Times New Roman" w:ascii="Times New Roman"/>
        </w:rPr>
        <w:t>Berislavićeva</w:t>
      </w:r>
      <w:proofErr w:type="spellEnd"/>
      <w:r w:rsidR="007E6735" w:rsidRPr="004302B3">
        <w:rPr>
          <w:rFonts w:hAnsi="Times New Roman" w:ascii="Times New Roman"/>
        </w:rPr>
        <w:t xml:space="preserve"> 9, OIB 56668956985 ( 5 </w:t>
      </w:r>
      <w:r w:rsidR="006725D1" w:rsidRPr="004302B3">
        <w:rPr>
          <w:rFonts w:hAnsi="Times New Roman" w:ascii="Times New Roman"/>
        </w:rPr>
        <w:t>)</w:t>
      </w:r>
      <w:r w:rsidRPr="004302B3">
        <w:rPr>
          <w:rFonts w:eastAsia="MS Mincho" w:hAnsi="Times New Roman" w:ascii="Times New Roman"/>
        </w:rPr>
        <w:t xml:space="preserve"> upućuje se, radi utvrđenja osporene tražbine drugog višeg isplatnog reda u iznosu od </w:t>
      </w:r>
      <w:r w:rsidR="007E6735" w:rsidRPr="004302B3">
        <w:rPr>
          <w:rFonts w:hAnsi="Times New Roman" w:ascii="Times New Roman"/>
        </w:rPr>
        <w:t xml:space="preserve">303.460,56 </w:t>
      </w:r>
      <w:r w:rsidRPr="004302B3">
        <w:rPr>
          <w:rFonts w:eastAsia="MS Mincho" w:hAnsi="Times New Roman" w:ascii="Times New Roman"/>
        </w:rPr>
        <w:t>kn, da pokrene parnicu u roku od 8 dana od dana dostave izvatka ovog rješenja, inače će se smatrati da je odustao od prava na vođenje parnice.</w:t>
      </w:r>
    </w:p>
    <w:p w:rsidRDefault="00D166A1" w:rsidP="00D166A1" w:rsidR="00D166A1" w:rsidRPr="004302B3">
      <w:pPr>
        <w:rPr>
          <w:rFonts w:hAnsi="Times New Roman" w:ascii="Times New Roman"/>
        </w:rPr>
      </w:pPr>
    </w:p>
    <w:p w:rsidRDefault="00D166A1" w:rsidP="00D166A1" w:rsidR="00D166A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2.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</w:t>
      </w:r>
      <w:r w:rsidR="007E6735" w:rsidRPr="004302B3">
        <w:rPr>
          <w:rFonts w:hAnsi="Times New Roman" w:ascii="Times New Roman"/>
        </w:rPr>
        <w:t xml:space="preserve">odvjetnika Đorđa Perkovića (OIB 60553444785 ) iz Paga Svetog </w:t>
      </w:r>
      <w:proofErr w:type="spellStart"/>
      <w:r w:rsidR="007E6735" w:rsidRPr="004302B3">
        <w:rPr>
          <w:rFonts w:hAnsi="Times New Roman" w:ascii="Times New Roman"/>
        </w:rPr>
        <w:t>Jurja</w:t>
      </w:r>
      <w:proofErr w:type="spellEnd"/>
      <w:r w:rsidR="007E6735" w:rsidRPr="004302B3">
        <w:rPr>
          <w:rFonts w:hAnsi="Times New Roman" w:ascii="Times New Roman"/>
        </w:rPr>
        <w:t xml:space="preserve"> 2 ( 18 ) u iznosu od 62.500,00 kn</w:t>
      </w:r>
      <w:r w:rsidRPr="004302B3">
        <w:rPr>
          <w:rFonts w:eastAsia="MS Mincho" w:hAnsi="Times New Roman" w:ascii="Times New Roman"/>
        </w:rPr>
        <w:t xml:space="preserve">. </w:t>
      </w:r>
    </w:p>
    <w:p w:rsidRDefault="00D166A1" w:rsidP="00D166A1" w:rsidR="00D166A1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D166A1" w:rsidP="00D166A1" w:rsidR="00D166A1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Stečajni vjerovnik </w:t>
      </w:r>
      <w:r w:rsidR="007E6735" w:rsidRPr="004302B3">
        <w:rPr>
          <w:rFonts w:hAnsi="Times New Roman" w:ascii="Times New Roman"/>
        </w:rPr>
        <w:t xml:space="preserve">odvjetnik Đorđe Perković (OIB 60553444785 ) iz Paga Svetog </w:t>
      </w:r>
      <w:proofErr w:type="spellStart"/>
      <w:r w:rsidR="007E6735" w:rsidRPr="004302B3">
        <w:rPr>
          <w:rFonts w:hAnsi="Times New Roman" w:ascii="Times New Roman"/>
        </w:rPr>
        <w:t>Jurja</w:t>
      </w:r>
      <w:proofErr w:type="spellEnd"/>
      <w:r w:rsidR="007E6735" w:rsidRPr="004302B3">
        <w:rPr>
          <w:rFonts w:hAnsi="Times New Roman" w:ascii="Times New Roman"/>
        </w:rPr>
        <w:t xml:space="preserve"> 2  ( 18 ) </w:t>
      </w:r>
      <w:r w:rsidRPr="004302B3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Pr="004302B3">
        <w:rPr>
          <w:rFonts w:hAnsi="Times New Roman" w:ascii="Times New Roman"/>
        </w:rPr>
        <w:t xml:space="preserve"> </w:t>
      </w:r>
      <w:r w:rsidR="007E6735" w:rsidRPr="004302B3">
        <w:rPr>
          <w:rFonts w:hAnsi="Times New Roman" w:ascii="Times New Roman"/>
        </w:rPr>
        <w:t>62.500,00 kn</w:t>
      </w:r>
      <w:r w:rsidRPr="004302B3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D166A1" w:rsidP="00EC0DDE" w:rsidR="00D166A1" w:rsidRPr="004302B3">
      <w:pPr>
        <w:ind w:firstLine="708"/>
        <w:jc w:val="both"/>
        <w:rPr>
          <w:rFonts w:hAnsi="Times New Roman" w:ascii="Times New Roman"/>
        </w:rPr>
      </w:pPr>
    </w:p>
    <w:p w:rsidRDefault="007E6735" w:rsidP="007E6735" w:rsidR="007E6735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3.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 Dubravke </w:t>
      </w:r>
      <w:proofErr w:type="spellStart"/>
      <w:r w:rsidRPr="004302B3">
        <w:rPr>
          <w:rFonts w:hAnsi="Times New Roman" w:ascii="Times New Roman"/>
        </w:rPr>
        <w:t>Matetić</w:t>
      </w:r>
      <w:proofErr w:type="spellEnd"/>
      <w:r w:rsidRPr="004302B3">
        <w:rPr>
          <w:rFonts w:hAnsi="Times New Roman" w:ascii="Times New Roman"/>
        </w:rPr>
        <w:t xml:space="preserve"> (OIB 33173808080) iz Senja, Križ 14  ( 21 ) u iznosu od 19.257.448,69  kn</w:t>
      </w:r>
      <w:r w:rsidRPr="004302B3">
        <w:rPr>
          <w:rFonts w:eastAsia="MS Mincho" w:hAnsi="Times New Roman" w:ascii="Times New Roman"/>
        </w:rPr>
        <w:t xml:space="preserve">. </w:t>
      </w:r>
    </w:p>
    <w:p w:rsidRDefault="007E6735" w:rsidP="007E6735" w:rsidR="007E6735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7E6735" w:rsidP="007E6735" w:rsidR="007E6735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Stečajni vjerovnik </w:t>
      </w:r>
      <w:r w:rsidRPr="004302B3">
        <w:rPr>
          <w:rFonts w:hAnsi="Times New Roman" w:ascii="Times New Roman"/>
        </w:rPr>
        <w:t xml:space="preserve">Dubravka </w:t>
      </w:r>
      <w:proofErr w:type="spellStart"/>
      <w:r w:rsidRPr="004302B3">
        <w:rPr>
          <w:rFonts w:hAnsi="Times New Roman" w:ascii="Times New Roman"/>
        </w:rPr>
        <w:t>Matetić</w:t>
      </w:r>
      <w:proofErr w:type="spellEnd"/>
      <w:r w:rsidRPr="004302B3">
        <w:rPr>
          <w:rFonts w:hAnsi="Times New Roman" w:ascii="Times New Roman"/>
        </w:rPr>
        <w:t xml:space="preserve"> (OIB 33173808080) iz Senja, Križ 14 ( 21 ) </w:t>
      </w:r>
      <w:r w:rsidRPr="004302B3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Pr="004302B3">
        <w:rPr>
          <w:rFonts w:hAnsi="Times New Roman" w:ascii="Times New Roman"/>
        </w:rPr>
        <w:t xml:space="preserve"> 19.257.448,69  kn</w:t>
      </w:r>
      <w:r w:rsidRPr="004302B3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6725D1" w:rsidP="00AE1351" w:rsidR="006725D1" w:rsidRPr="004302B3">
      <w:pPr>
        <w:jc w:val="center"/>
        <w:rPr>
          <w:rFonts w:hAnsi="Times New Roman" w:ascii="Times New Roman"/>
        </w:rPr>
      </w:pPr>
    </w:p>
    <w:p w:rsidRDefault="007E6735" w:rsidP="007E6735" w:rsidR="007E6735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4.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Milivoja </w:t>
      </w:r>
      <w:proofErr w:type="spellStart"/>
      <w:r w:rsidRPr="004302B3">
        <w:rPr>
          <w:rFonts w:hAnsi="Times New Roman" w:ascii="Times New Roman"/>
        </w:rPr>
        <w:t>Matetića</w:t>
      </w:r>
      <w:proofErr w:type="spellEnd"/>
      <w:r w:rsidRPr="004302B3">
        <w:rPr>
          <w:rFonts w:hAnsi="Times New Roman" w:ascii="Times New Roman"/>
        </w:rPr>
        <w:t xml:space="preserve"> (OIB 95207378304 ) iz Senja, Križ 14  ( 22 ) u iznosu od 19.257.448,69  kn</w:t>
      </w:r>
      <w:r w:rsidRPr="004302B3">
        <w:rPr>
          <w:rFonts w:eastAsia="MS Mincho" w:hAnsi="Times New Roman" w:ascii="Times New Roman"/>
        </w:rPr>
        <w:t xml:space="preserve">. </w:t>
      </w:r>
    </w:p>
    <w:p w:rsidRDefault="007E6735" w:rsidP="007E6735" w:rsidR="007E6735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7E6735" w:rsidP="007E6735" w:rsidR="007E6735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eastAsia="MS Mincho" w:hAnsi="Times New Roman" w:ascii="Times New Roman"/>
        </w:rPr>
        <w:lastRenderedPageBreak/>
        <w:t xml:space="preserve">Stečajni vjerovnik </w:t>
      </w:r>
      <w:r w:rsidRPr="004302B3">
        <w:rPr>
          <w:rFonts w:hAnsi="Times New Roman" w:ascii="Times New Roman"/>
        </w:rPr>
        <w:t xml:space="preserve">Milivoj </w:t>
      </w:r>
      <w:proofErr w:type="spellStart"/>
      <w:r w:rsidRPr="004302B3">
        <w:rPr>
          <w:rFonts w:hAnsi="Times New Roman" w:ascii="Times New Roman"/>
        </w:rPr>
        <w:t>Matetić</w:t>
      </w:r>
      <w:proofErr w:type="spellEnd"/>
      <w:r w:rsidRPr="004302B3">
        <w:rPr>
          <w:rFonts w:hAnsi="Times New Roman" w:ascii="Times New Roman"/>
        </w:rPr>
        <w:t xml:space="preserve"> ( OIB </w:t>
      </w:r>
      <w:proofErr w:type="spellStart"/>
      <w:r w:rsidRPr="004302B3">
        <w:rPr>
          <w:rFonts w:hAnsi="Times New Roman" w:ascii="Times New Roman"/>
        </w:rPr>
        <w:t>OIB</w:t>
      </w:r>
      <w:proofErr w:type="spellEnd"/>
      <w:r w:rsidRPr="004302B3">
        <w:rPr>
          <w:rFonts w:hAnsi="Times New Roman" w:ascii="Times New Roman"/>
        </w:rPr>
        <w:t xml:space="preserve"> 95207378304 ) iz Senja, Križ 14  ( 22 ) </w:t>
      </w:r>
      <w:r w:rsidRPr="004302B3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Pr="004302B3">
        <w:rPr>
          <w:rFonts w:hAnsi="Times New Roman" w:ascii="Times New Roman"/>
        </w:rPr>
        <w:t xml:space="preserve"> 19.257.448,69  kn</w:t>
      </w:r>
      <w:r w:rsidRPr="004302B3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7E6735" w:rsidP="00AE1351" w:rsidR="007E6735" w:rsidRPr="004302B3">
      <w:pPr>
        <w:jc w:val="center"/>
        <w:rPr>
          <w:rFonts w:hAnsi="Times New Roman" w:ascii="Times New Roman"/>
        </w:rPr>
      </w:pPr>
    </w:p>
    <w:p w:rsidRDefault="007E6735" w:rsidP="00AE1351" w:rsidR="007E6735" w:rsidRPr="004302B3">
      <w:pPr>
        <w:jc w:val="center"/>
        <w:rPr>
          <w:rFonts w:hAnsi="Times New Roman" w:ascii="Times New Roman"/>
        </w:rPr>
      </w:pPr>
    </w:p>
    <w:p w:rsidRDefault="007E6735" w:rsidP="00AE1351" w:rsidR="007E6735" w:rsidRPr="004302B3">
      <w:pPr>
        <w:jc w:val="center"/>
        <w:rPr>
          <w:rFonts w:hAnsi="Times New Roman" w:ascii="Times New Roman"/>
        </w:rPr>
      </w:pPr>
    </w:p>
    <w:p w:rsidRDefault="007E6735" w:rsidP="00AE1351" w:rsidR="007E6735" w:rsidRPr="004302B3">
      <w:pPr>
        <w:jc w:val="center"/>
        <w:rPr>
          <w:rFonts w:hAnsi="Times New Roman" w:ascii="Times New Roman"/>
        </w:rPr>
      </w:pPr>
    </w:p>
    <w:p w:rsidRDefault="00AE1351" w:rsidP="00AE1351" w:rsidR="00AE1351" w:rsidRPr="004302B3">
      <w:pPr>
        <w:jc w:val="center"/>
        <w:rPr>
          <w:rFonts w:hAnsi="Times New Roman" w:ascii="Times New Roman"/>
        </w:rPr>
      </w:pPr>
      <w:r w:rsidRPr="004302B3">
        <w:rPr>
          <w:rFonts w:hAnsi="Times New Roman" w:ascii="Times New Roman"/>
        </w:rPr>
        <w:t>Obrazloženje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6725D1" w:rsidP="00AE1351" w:rsidR="006725D1" w:rsidRPr="004302B3">
      <w:pPr>
        <w:jc w:val="both"/>
        <w:rPr>
          <w:rFonts w:hAnsi="Times New Roman" w:ascii="Times New Roman"/>
        </w:rPr>
      </w:pPr>
    </w:p>
    <w:p w:rsidRDefault="00AE1351" w:rsidP="00541D71" w:rsidR="00AE1351" w:rsidRPr="004302B3">
      <w:pPr>
        <w:ind w:firstLine="708"/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Na  ispitnom ročištu održanom dana </w:t>
      </w:r>
      <w:r w:rsidR="004302B3" w:rsidRPr="004302B3">
        <w:rPr>
          <w:rFonts w:eastAsia="MS Mincho" w:hAnsi="Times New Roman" w:ascii="Times New Roman"/>
        </w:rPr>
        <w:t>10. veljače 2016</w:t>
      </w:r>
      <w:r w:rsidR="007E6735" w:rsidRPr="004302B3">
        <w:rPr>
          <w:rFonts w:eastAsia="MS Mincho" w:hAnsi="Times New Roman" w:ascii="Times New Roman"/>
        </w:rPr>
        <w:t xml:space="preserve">. </w:t>
      </w:r>
      <w:r w:rsidRPr="004302B3">
        <w:rPr>
          <w:rFonts w:eastAsia="MS Mincho" w:hAnsi="Times New Roman" w:ascii="Times New Roman"/>
        </w:rPr>
        <w:t xml:space="preserve">ispitane su sve prijave tražbina prema svojim iznosima  i redu.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</w:t>
      </w:r>
    </w:p>
    <w:p w:rsidRDefault="00AE1351" w:rsidP="00866505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</w:t>
      </w:r>
      <w:r w:rsidRPr="004302B3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4302B3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4302B3">
        <w:rPr>
          <w:rFonts w:hAnsi="Times New Roman" w:ascii="Times New Roman"/>
        </w:rPr>
        <w:t xml:space="preserve">  sastavio tablicu  ispitanih  tražbina u koju su za svaku tražbinu uneseni podaci u kojoj je mjeri tražbina utvrđena prema svom iznosu i svom redu, odnosno kojem iznosu i  od koga je tražbina osporena.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4302B3">
      <w:pPr>
        <w:ind w:firstLine="708"/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eastAsia="MS Mincho" w:hAnsi="Times New Roman" w:ascii="Times New Roman"/>
        </w:rPr>
        <w:tab/>
      </w:r>
    </w:p>
    <w:p w:rsidRDefault="00D07B68" w:rsidP="00AE1351" w:rsidR="00AE1351" w:rsidRPr="004302B3">
      <w:pPr>
        <w:ind w:firstLine="708"/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Stoga je iz </w:t>
      </w:r>
      <w:r w:rsidR="00AE1351" w:rsidRPr="004302B3">
        <w:rPr>
          <w:rFonts w:eastAsia="MS Mincho" w:hAnsi="Times New Roman" w:ascii="Times New Roman"/>
        </w:rPr>
        <w:t xml:space="preserve"> navedenog sukladno odredbi članka 177. stavak 3. SZ </w:t>
      </w:r>
      <w:r>
        <w:rPr>
          <w:rFonts w:eastAsia="MS Mincho" w:hAnsi="Times New Roman" w:ascii="Times New Roman"/>
        </w:rPr>
        <w:t xml:space="preserve"> </w:t>
      </w:r>
      <w:r w:rsidR="00AE1351" w:rsidRPr="004302B3">
        <w:rPr>
          <w:rFonts w:eastAsia="MS Mincho" w:hAnsi="Times New Roman" w:ascii="Times New Roman"/>
        </w:rPr>
        <w:t xml:space="preserve">valjalo je odlučiti kao </w:t>
      </w:r>
      <w:r>
        <w:rPr>
          <w:rFonts w:eastAsia="MS Mincho" w:hAnsi="Times New Roman" w:ascii="Times New Roman"/>
        </w:rPr>
        <w:t xml:space="preserve">pod točkom </w:t>
      </w:r>
      <w:r w:rsidR="00AE1351" w:rsidRPr="004302B3">
        <w:rPr>
          <w:rFonts w:eastAsia="MS Mincho" w:hAnsi="Times New Roman" w:ascii="Times New Roman"/>
        </w:rPr>
        <w:t>I. izreke ovog rješenja.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D07B68" w:rsidP="00D07B68" w:rsidR="00D07B6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ispitnom ročištu stečajni upravitelj je posebno obrazložio osporavanje tražbina vjerovnika, time da na ročištu osporavanja nisu otklonjena, pa je valjalo odlučiti kao pod točkom II. izreke ovog rješenja  kako slijedi:</w:t>
      </w:r>
    </w:p>
    <w:p w:rsidRDefault="00D166A1" w:rsidP="00D166A1" w:rsidR="00D166A1" w:rsidRPr="004302B3">
      <w:pPr>
        <w:ind w:firstLine="708"/>
        <w:jc w:val="both"/>
        <w:rPr>
          <w:rFonts w:hAnsi="Times New Roman" w:ascii="Times New Roman"/>
          <w:lang w:val="de-DE"/>
        </w:rPr>
      </w:pPr>
    </w:p>
    <w:p w:rsidRDefault="009E0FF6" w:rsidP="009E0FF6" w:rsidR="009E0FF6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1.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Hrvatsko društvo skladatelja Zagreb, </w:t>
      </w:r>
      <w:proofErr w:type="spellStart"/>
      <w:r w:rsidRPr="004302B3">
        <w:rPr>
          <w:rFonts w:hAnsi="Times New Roman" w:ascii="Times New Roman"/>
        </w:rPr>
        <w:t>Berislavićeva</w:t>
      </w:r>
      <w:proofErr w:type="spellEnd"/>
      <w:r w:rsidRPr="004302B3">
        <w:rPr>
          <w:rFonts w:hAnsi="Times New Roman" w:ascii="Times New Roman"/>
        </w:rPr>
        <w:t xml:space="preserve"> 9, OIB 56668956985 ( 5 ) u iznosu od 303.460,56 kn, uz obrazloženje da osporava </w:t>
      </w:r>
      <w:proofErr w:type="spellStart"/>
      <w:r w:rsidRPr="004302B3">
        <w:rPr>
          <w:rFonts w:hAnsi="Times New Roman" w:ascii="Times New Roman"/>
        </w:rPr>
        <w:t>osnov</w:t>
      </w:r>
      <w:proofErr w:type="spellEnd"/>
      <w:r w:rsidRPr="004302B3">
        <w:rPr>
          <w:rFonts w:hAnsi="Times New Roman" w:ascii="Times New Roman"/>
        </w:rPr>
        <w:t xml:space="preserve"> i visinu tražbine, </w:t>
      </w:r>
      <w:r w:rsidR="004302B3" w:rsidRPr="004302B3">
        <w:rPr>
          <w:rFonts w:hAnsi="Times New Roman" w:ascii="Times New Roman"/>
        </w:rPr>
        <w:t xml:space="preserve">uz napomenu da je među strankama </w:t>
      </w:r>
      <w:r w:rsidRPr="004302B3">
        <w:rPr>
          <w:rFonts w:hAnsi="Times New Roman" w:ascii="Times New Roman"/>
        </w:rPr>
        <w:t>parnični postupak u tijeku</w:t>
      </w:r>
      <w:r w:rsidRPr="004302B3">
        <w:rPr>
          <w:rFonts w:eastAsia="MS Mincho" w:hAnsi="Times New Roman" w:ascii="Times New Roman"/>
        </w:rPr>
        <w:t>.</w:t>
      </w:r>
    </w:p>
    <w:p w:rsidRDefault="009E0FF6" w:rsidP="009E0FF6" w:rsidR="009E0FF6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9E0FF6" w:rsidP="009E0FF6" w:rsidR="009E0FF6" w:rsidRPr="004302B3">
      <w:pPr>
        <w:ind w:firstLine="708"/>
        <w:jc w:val="both"/>
        <w:rPr>
          <w:rFonts w:hAnsi="Times New Roman" w:ascii="Times New Roman"/>
        </w:rPr>
      </w:pPr>
      <w:proofErr w:type="spellStart"/>
      <w:r w:rsidRPr="004302B3">
        <w:rPr>
          <w:rFonts w:hAnsi="Times New Roman" w:ascii="Times New Roman"/>
          <w:lang w:val="de-DE"/>
        </w:rPr>
        <w:t>Valjalo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stoga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temeljem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eastAsia="MS Mincho" w:hAnsi="Times New Roman" w:ascii="Times New Roman"/>
          <w:lang w:val="de-DE"/>
        </w:rPr>
        <w:t>odredbi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članka</w:t>
      </w:r>
      <w:proofErr w:type="spellEnd"/>
      <w:r w:rsidRPr="004302B3">
        <w:rPr>
          <w:rFonts w:hAnsi="Times New Roman" w:ascii="Times New Roman"/>
          <w:lang w:val="de-DE"/>
        </w:rPr>
        <w:t xml:space="preserve"> 177. </w:t>
      </w:r>
      <w:r w:rsidRPr="004302B3">
        <w:rPr>
          <w:rFonts w:hAnsi="Times New Roman" w:ascii="Times New Roman"/>
        </w:rPr>
        <w:t>stavak 3. i članka 178. stavak 1. i  6.  SZ uputiti na parnicu radi utvrđivanja osporene tražbine.</w:t>
      </w:r>
    </w:p>
    <w:p w:rsidRDefault="009E0FF6" w:rsidP="009E0FF6" w:rsidR="009E0FF6" w:rsidRPr="004302B3">
      <w:pPr>
        <w:jc w:val="both"/>
        <w:rPr>
          <w:rFonts w:hAnsi="Times New Roman" w:ascii="Times New Roman"/>
        </w:rPr>
      </w:pPr>
    </w:p>
    <w:p w:rsidRDefault="009E0FF6" w:rsidP="009E0FF6" w:rsidR="009E0FF6" w:rsidRPr="004302B3">
      <w:pPr>
        <w:jc w:val="both"/>
        <w:rPr>
          <w:rFonts w:eastAsia="MS Mincho" w:hAnsi="Times New Roman" w:ascii="Times New Roman"/>
        </w:rPr>
      </w:pPr>
      <w:r w:rsidRPr="004302B3">
        <w:rPr>
          <w:rFonts w:hAnsi="Times New Roman" w:ascii="Times New Roman"/>
        </w:rPr>
        <w:t>2.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odvjetnika Đorđa Perkovića (OIB 60553444785 ) iz Paga Svetog </w:t>
      </w:r>
      <w:proofErr w:type="spellStart"/>
      <w:r w:rsidRPr="004302B3">
        <w:rPr>
          <w:rFonts w:hAnsi="Times New Roman" w:ascii="Times New Roman"/>
        </w:rPr>
        <w:t>Jurja</w:t>
      </w:r>
      <w:proofErr w:type="spellEnd"/>
      <w:r w:rsidRPr="004302B3">
        <w:rPr>
          <w:rFonts w:hAnsi="Times New Roman" w:ascii="Times New Roman"/>
        </w:rPr>
        <w:t xml:space="preserve"> 2 ( 18 ) u iznosu od 62.500,00 kn </w:t>
      </w:r>
      <w:r w:rsidRPr="004302B3">
        <w:rPr>
          <w:rFonts w:eastAsia="MS Mincho" w:hAnsi="Times New Roman" w:ascii="Times New Roman"/>
        </w:rPr>
        <w:t xml:space="preserve"> </w:t>
      </w:r>
      <w:r w:rsidRPr="004302B3">
        <w:rPr>
          <w:rFonts w:hAnsi="Times New Roman" w:ascii="Times New Roman"/>
        </w:rPr>
        <w:t xml:space="preserve">uz obrazloženje da osporava </w:t>
      </w:r>
      <w:proofErr w:type="spellStart"/>
      <w:r w:rsidRPr="004302B3">
        <w:rPr>
          <w:rFonts w:hAnsi="Times New Roman" w:ascii="Times New Roman"/>
        </w:rPr>
        <w:t>osnov</w:t>
      </w:r>
      <w:proofErr w:type="spellEnd"/>
      <w:r w:rsidRPr="004302B3">
        <w:rPr>
          <w:rFonts w:hAnsi="Times New Roman" w:ascii="Times New Roman"/>
        </w:rPr>
        <w:t xml:space="preserve"> i visinu tražbine, </w:t>
      </w:r>
      <w:r w:rsidR="004302B3" w:rsidRPr="004302B3">
        <w:rPr>
          <w:rFonts w:hAnsi="Times New Roman" w:ascii="Times New Roman"/>
        </w:rPr>
        <w:t xml:space="preserve">uz napomenu da postupak </w:t>
      </w:r>
      <w:r w:rsidR="00D07B68">
        <w:rPr>
          <w:rFonts w:hAnsi="Times New Roman" w:ascii="Times New Roman"/>
        </w:rPr>
        <w:t xml:space="preserve">nije </w:t>
      </w:r>
      <w:r w:rsidR="004302B3" w:rsidRPr="004302B3">
        <w:rPr>
          <w:rFonts w:hAnsi="Times New Roman" w:ascii="Times New Roman"/>
        </w:rPr>
        <w:t>okončan</w:t>
      </w:r>
      <w:r w:rsidRPr="004302B3">
        <w:rPr>
          <w:rFonts w:eastAsia="MS Mincho" w:hAnsi="Times New Roman" w:ascii="Times New Roman"/>
        </w:rPr>
        <w:t xml:space="preserve">. </w:t>
      </w:r>
    </w:p>
    <w:p w:rsidRDefault="009E0FF6" w:rsidP="009E0FF6" w:rsidR="009E0FF6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9E0FF6" w:rsidP="009E0FF6" w:rsidR="009E0FF6" w:rsidRPr="004302B3">
      <w:pPr>
        <w:ind w:firstLine="708"/>
        <w:jc w:val="both"/>
        <w:rPr>
          <w:rFonts w:hAnsi="Times New Roman" w:ascii="Times New Roman"/>
        </w:rPr>
      </w:pPr>
      <w:proofErr w:type="spellStart"/>
      <w:r w:rsidRPr="004302B3">
        <w:rPr>
          <w:rFonts w:hAnsi="Times New Roman" w:ascii="Times New Roman"/>
          <w:lang w:val="de-DE"/>
        </w:rPr>
        <w:t>Valjalo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stoga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temeljem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eastAsia="MS Mincho" w:hAnsi="Times New Roman" w:ascii="Times New Roman"/>
          <w:lang w:val="de-DE"/>
        </w:rPr>
        <w:t>odredbi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članka</w:t>
      </w:r>
      <w:proofErr w:type="spellEnd"/>
      <w:r w:rsidRPr="004302B3">
        <w:rPr>
          <w:rFonts w:hAnsi="Times New Roman" w:ascii="Times New Roman"/>
          <w:lang w:val="de-DE"/>
        </w:rPr>
        <w:t xml:space="preserve"> 177. </w:t>
      </w:r>
      <w:r w:rsidRPr="004302B3">
        <w:rPr>
          <w:rFonts w:hAnsi="Times New Roman" w:ascii="Times New Roman"/>
        </w:rPr>
        <w:t>stavak 3. i članka 178. stavak 1. i  6.  SZ uputiti na parnicu radi utvrđivanja osporene tražbine.</w:t>
      </w:r>
    </w:p>
    <w:p w:rsidRDefault="009E0FF6" w:rsidP="009E0FF6" w:rsidR="009E0FF6" w:rsidRPr="004302B3">
      <w:pPr>
        <w:jc w:val="both"/>
        <w:rPr>
          <w:rFonts w:hAnsi="Times New Roman" w:ascii="Times New Roman"/>
        </w:rPr>
      </w:pPr>
    </w:p>
    <w:p w:rsidRDefault="009E0FF6" w:rsidP="009E0FF6" w:rsidR="009E0FF6" w:rsidRPr="004302B3">
      <w:pPr>
        <w:ind w:firstLine="708"/>
        <w:jc w:val="both"/>
        <w:rPr>
          <w:rFonts w:hAnsi="Times New Roman" w:ascii="Times New Roman"/>
        </w:rPr>
      </w:pPr>
    </w:p>
    <w:p w:rsidRDefault="009E0FF6" w:rsidP="004302B3" w:rsidR="009E0FF6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lastRenderedPageBreak/>
        <w:t>3.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Dubravke </w:t>
      </w:r>
      <w:proofErr w:type="spellStart"/>
      <w:r w:rsidRPr="004302B3">
        <w:rPr>
          <w:rFonts w:hAnsi="Times New Roman" w:ascii="Times New Roman"/>
        </w:rPr>
        <w:t>Matetić</w:t>
      </w:r>
      <w:proofErr w:type="spellEnd"/>
      <w:r w:rsidRPr="004302B3">
        <w:rPr>
          <w:rFonts w:hAnsi="Times New Roman" w:ascii="Times New Roman"/>
        </w:rPr>
        <w:t xml:space="preserve"> (OIB 33173808080) iz Senja, Križ 14  ( 21 ) u iznosu od 19.257.448,69  kn uz obrazloženje da  nije osobni vjerovnik dužnika.</w:t>
      </w:r>
    </w:p>
    <w:p w:rsidRDefault="009E0FF6" w:rsidP="009E0FF6" w:rsidR="009E0FF6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9E0FF6" w:rsidP="009E0FF6" w:rsidR="009E0FF6" w:rsidRPr="004302B3">
      <w:pPr>
        <w:ind w:firstLine="708"/>
        <w:jc w:val="both"/>
        <w:rPr>
          <w:rFonts w:hAnsi="Times New Roman" w:ascii="Times New Roman"/>
        </w:rPr>
      </w:pPr>
      <w:proofErr w:type="spellStart"/>
      <w:r w:rsidRPr="004302B3">
        <w:rPr>
          <w:rFonts w:hAnsi="Times New Roman" w:ascii="Times New Roman"/>
          <w:lang w:val="de-DE"/>
        </w:rPr>
        <w:t>Valjalo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stoga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temeljem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eastAsia="MS Mincho" w:hAnsi="Times New Roman" w:ascii="Times New Roman"/>
          <w:lang w:val="de-DE"/>
        </w:rPr>
        <w:t>odredbi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članka</w:t>
      </w:r>
      <w:proofErr w:type="spellEnd"/>
      <w:r w:rsidRPr="004302B3">
        <w:rPr>
          <w:rFonts w:hAnsi="Times New Roman" w:ascii="Times New Roman"/>
          <w:lang w:val="de-DE"/>
        </w:rPr>
        <w:t xml:space="preserve"> 177. </w:t>
      </w:r>
      <w:r w:rsidRPr="004302B3">
        <w:rPr>
          <w:rFonts w:hAnsi="Times New Roman" w:ascii="Times New Roman"/>
        </w:rPr>
        <w:t>stavak 3. i članka 178. stavak 1. i  6.  SZ uputiti na parnicu radi utvrđivanja osporene tražbine.</w:t>
      </w:r>
    </w:p>
    <w:p w:rsidRDefault="009E0FF6" w:rsidP="009E0FF6" w:rsidR="009E0FF6" w:rsidRPr="004302B3">
      <w:pPr>
        <w:jc w:val="both"/>
        <w:rPr>
          <w:rFonts w:hAnsi="Times New Roman" w:ascii="Times New Roman"/>
        </w:rPr>
      </w:pPr>
    </w:p>
    <w:p w:rsidRDefault="009E0FF6" w:rsidP="004302B3" w:rsidR="009E0FF6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4.</w:t>
      </w:r>
      <w:r w:rsidRPr="004302B3">
        <w:rPr>
          <w:rFonts w:hAnsi="Times New Roman" w:ascii="Times New Roman"/>
        </w:rPr>
        <w:tab/>
        <w:t xml:space="preserve">Stečajni upravitelj je osporio prijavu tražbine drugog višeg isplatnog reda vjerovnika Milivoja </w:t>
      </w:r>
      <w:proofErr w:type="spellStart"/>
      <w:r w:rsidRPr="004302B3">
        <w:rPr>
          <w:rFonts w:hAnsi="Times New Roman" w:ascii="Times New Roman"/>
        </w:rPr>
        <w:t>Matetića</w:t>
      </w:r>
      <w:proofErr w:type="spellEnd"/>
      <w:r w:rsidRPr="004302B3">
        <w:rPr>
          <w:rFonts w:hAnsi="Times New Roman" w:ascii="Times New Roman"/>
        </w:rPr>
        <w:t xml:space="preserve"> (OIB 95207378304 ) iz Senja, Križ 14  ( 22 ) u iznosu od 19.257.448,69  kn uz obrazloženje da  nije osobni vjerovnik dužnika.</w:t>
      </w:r>
    </w:p>
    <w:p w:rsidRDefault="009E0FF6" w:rsidP="009E0FF6" w:rsidR="009E0FF6" w:rsidRPr="004302B3">
      <w:pPr>
        <w:jc w:val="both"/>
        <w:rPr>
          <w:rFonts w:eastAsia="MS Mincho" w:hAnsi="Times New Roman" w:ascii="Times New Roman"/>
        </w:rPr>
      </w:pPr>
    </w:p>
    <w:p w:rsidRDefault="009E0FF6" w:rsidP="009E0FF6" w:rsidR="009E0FF6" w:rsidRPr="004302B3">
      <w:pPr>
        <w:ind w:firstLine="708"/>
        <w:jc w:val="both"/>
        <w:rPr>
          <w:rFonts w:hAnsi="Times New Roman" w:ascii="Times New Roman"/>
        </w:rPr>
      </w:pPr>
      <w:proofErr w:type="spellStart"/>
      <w:r w:rsidRPr="004302B3">
        <w:rPr>
          <w:rFonts w:hAnsi="Times New Roman" w:ascii="Times New Roman"/>
          <w:lang w:val="de-DE"/>
        </w:rPr>
        <w:t>Valjalo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stoga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vjerovnika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temeljem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eastAsia="MS Mincho" w:hAnsi="Times New Roman" w:ascii="Times New Roman"/>
          <w:lang w:val="de-DE"/>
        </w:rPr>
        <w:t>odredbi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članka</w:t>
      </w:r>
      <w:proofErr w:type="spellEnd"/>
      <w:r w:rsidRPr="004302B3">
        <w:rPr>
          <w:rFonts w:hAnsi="Times New Roman" w:ascii="Times New Roman"/>
          <w:lang w:val="de-DE"/>
        </w:rPr>
        <w:t xml:space="preserve"> 177. </w:t>
      </w:r>
      <w:r w:rsidRPr="004302B3">
        <w:rPr>
          <w:rFonts w:hAnsi="Times New Roman" w:ascii="Times New Roman"/>
        </w:rPr>
        <w:t>stavak 3. i članka 178. stavak 1. i  6.  SZ uputiti na parnicu radi utvrđivanja osporene tražbine.</w:t>
      </w:r>
    </w:p>
    <w:p w:rsidRDefault="009E0FF6" w:rsidP="009E0FF6" w:rsidR="009E0FF6" w:rsidRPr="004302B3">
      <w:pPr>
        <w:jc w:val="both"/>
        <w:rPr>
          <w:rFonts w:hAnsi="Times New Roman" w:ascii="Times New Roman"/>
        </w:rPr>
      </w:pPr>
    </w:p>
    <w:p w:rsidRDefault="006725D1" w:rsidP="006725D1" w:rsidR="006725D1" w:rsidRPr="004302B3">
      <w:pPr>
        <w:ind w:firstLine="708"/>
        <w:jc w:val="both"/>
        <w:rPr>
          <w:rFonts w:eastAsia="MS Mincho" w:hAnsi="Times New Roman" w:ascii="Times New Roman"/>
        </w:rPr>
      </w:pPr>
    </w:p>
    <w:p w:rsidRDefault="00AE1351" w:rsidP="00020158" w:rsidR="00AE1351" w:rsidRPr="004302B3">
      <w:pPr>
        <w:jc w:val="center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Rijeci, </w:t>
      </w:r>
      <w:r w:rsidR="009E0FF6" w:rsidRPr="004302B3">
        <w:rPr>
          <w:rFonts w:eastAsia="MS Mincho" w:hAnsi="Times New Roman" w:ascii="Times New Roman"/>
        </w:rPr>
        <w:t xml:space="preserve">10. veljače </w:t>
      </w:r>
      <w:r w:rsidR="007E6735" w:rsidRPr="004302B3">
        <w:rPr>
          <w:rFonts w:eastAsia="MS Mincho" w:hAnsi="Times New Roman" w:ascii="Times New Roman"/>
        </w:rPr>
        <w:t>2016</w:t>
      </w:r>
      <w:r w:rsidR="00ED3410" w:rsidRPr="004302B3">
        <w:rPr>
          <w:rFonts w:hAnsi="Times New Roman" w:ascii="Times New Roman"/>
        </w:rPr>
        <w:t>.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AE1351" w:rsidP="00AE1351" w:rsidR="00AE1351" w:rsidRPr="004302B3">
      <w:pPr>
        <w:jc w:val="right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E1351" w:rsidP="00AE1351" w:rsidR="00AE1351" w:rsidRPr="004302B3">
      <w:pPr>
        <w:jc w:val="right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Liljana Ugrin    </w:t>
      </w:r>
    </w:p>
    <w:p w:rsidRDefault="00AE1351" w:rsidP="00AE1351" w:rsidR="00AE1351" w:rsidRPr="004302B3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4302B3">
      <w:pPr>
        <w:jc w:val="both"/>
        <w:rPr>
          <w:rFonts w:eastAsia="MS Mincho" w:hAnsi="Times New Roman" w:ascii="Times New Roman"/>
          <w:lang w:val="de-DE"/>
        </w:rPr>
      </w:pPr>
      <w:r w:rsidRPr="004302B3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  <w:lang w:val="de-DE"/>
        </w:rPr>
        <w:t xml:space="preserve">          </w:t>
      </w:r>
      <w:proofErr w:type="spellStart"/>
      <w:r w:rsidRPr="004302B3">
        <w:rPr>
          <w:rFonts w:hAnsi="Times New Roman" w:ascii="Times New Roman"/>
          <w:lang w:val="de-DE"/>
        </w:rPr>
        <w:t>Protiv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ovog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rješenja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pravo</w:t>
      </w:r>
      <w:proofErr w:type="spellEnd"/>
      <w:r w:rsidRPr="004302B3">
        <w:rPr>
          <w:rFonts w:hAnsi="Times New Roman" w:ascii="Times New Roman"/>
          <w:lang w:val="de-DE"/>
        </w:rPr>
        <w:t xml:space="preserve">  na  </w:t>
      </w:r>
      <w:proofErr w:type="spellStart"/>
      <w:r w:rsidRPr="004302B3">
        <w:rPr>
          <w:rFonts w:hAnsi="Times New Roman" w:ascii="Times New Roman"/>
          <w:lang w:val="de-DE"/>
        </w:rPr>
        <w:t>žalbu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ima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stečajni</w:t>
      </w:r>
      <w:proofErr w:type="spellEnd"/>
      <w:r w:rsidRPr="004302B3">
        <w:rPr>
          <w:rFonts w:hAnsi="Times New Roman" w:ascii="Times New Roman"/>
          <w:lang w:val="de-DE"/>
        </w:rPr>
        <w:t xml:space="preserve">   </w:t>
      </w:r>
      <w:proofErr w:type="spellStart"/>
      <w:r w:rsidRPr="004302B3">
        <w:rPr>
          <w:rFonts w:hAnsi="Times New Roman" w:ascii="Times New Roman"/>
          <w:lang w:val="de-DE"/>
        </w:rPr>
        <w:t>upravitelj</w:t>
      </w:r>
      <w:proofErr w:type="spellEnd"/>
      <w:r w:rsidRPr="004302B3">
        <w:rPr>
          <w:rFonts w:hAnsi="Times New Roman" w:ascii="Times New Roman"/>
          <w:lang w:val="de-DE"/>
        </w:rPr>
        <w:t xml:space="preserve">  i </w:t>
      </w:r>
      <w:proofErr w:type="spellStart"/>
      <w:r w:rsidRPr="004302B3">
        <w:rPr>
          <w:rFonts w:hAnsi="Times New Roman" w:ascii="Times New Roman"/>
          <w:lang w:val="de-DE"/>
        </w:rPr>
        <w:t>svaki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vjerovnik</w:t>
      </w:r>
      <w:proofErr w:type="spellEnd"/>
      <w:r w:rsidRPr="004302B3">
        <w:rPr>
          <w:rFonts w:hAnsi="Times New Roman" w:ascii="Times New Roman"/>
          <w:lang w:val="de-DE"/>
        </w:rPr>
        <w:t xml:space="preserve"> u </w:t>
      </w:r>
      <w:proofErr w:type="spellStart"/>
      <w:r w:rsidRPr="004302B3">
        <w:rPr>
          <w:rFonts w:hAnsi="Times New Roman" w:ascii="Times New Roman"/>
          <w:lang w:val="de-DE"/>
        </w:rPr>
        <w:t>dijelu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koji</w:t>
      </w:r>
      <w:proofErr w:type="spellEnd"/>
      <w:r w:rsidRPr="004302B3">
        <w:rPr>
          <w:rFonts w:hAnsi="Times New Roman" w:ascii="Times New Roman"/>
          <w:lang w:val="de-DE"/>
        </w:rPr>
        <w:t xml:space="preserve"> se  </w:t>
      </w:r>
      <w:proofErr w:type="spellStart"/>
      <w:r w:rsidRPr="004302B3">
        <w:rPr>
          <w:rFonts w:hAnsi="Times New Roman" w:ascii="Times New Roman"/>
          <w:lang w:val="de-DE"/>
        </w:rPr>
        <w:t>tiče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njegove</w:t>
      </w:r>
      <w:proofErr w:type="spellEnd"/>
      <w:r w:rsidRPr="004302B3">
        <w:rPr>
          <w:rFonts w:hAnsi="Times New Roman" w:ascii="Times New Roman"/>
          <w:lang w:val="de-DE"/>
        </w:rPr>
        <w:t xml:space="preserve">  </w:t>
      </w:r>
      <w:proofErr w:type="spellStart"/>
      <w:r w:rsidRPr="004302B3">
        <w:rPr>
          <w:rFonts w:hAnsi="Times New Roman" w:ascii="Times New Roman"/>
          <w:lang w:val="de-DE"/>
        </w:rPr>
        <w:t>prijavljene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tražbine</w:t>
      </w:r>
      <w:proofErr w:type="spellEnd"/>
      <w:r w:rsidRPr="004302B3">
        <w:rPr>
          <w:rFonts w:hAnsi="Times New Roman" w:ascii="Times New Roman"/>
          <w:lang w:val="de-DE"/>
        </w:rPr>
        <w:t xml:space="preserve"> i </w:t>
      </w:r>
      <w:proofErr w:type="spellStart"/>
      <w:r w:rsidRPr="004302B3">
        <w:rPr>
          <w:rFonts w:hAnsi="Times New Roman" w:ascii="Times New Roman"/>
          <w:lang w:val="de-DE"/>
        </w:rPr>
        <w:t>tražbine</w:t>
      </w:r>
      <w:proofErr w:type="spellEnd"/>
      <w:r w:rsidRPr="004302B3">
        <w:rPr>
          <w:rFonts w:hAnsi="Times New Roman" w:ascii="Times New Roman"/>
          <w:lang w:val="de-DE"/>
        </w:rPr>
        <w:t xml:space="preserve"> </w:t>
      </w:r>
      <w:proofErr w:type="spellStart"/>
      <w:r w:rsidRPr="004302B3">
        <w:rPr>
          <w:rFonts w:hAnsi="Times New Roman" w:ascii="Times New Roman"/>
          <w:lang w:val="de-DE"/>
        </w:rPr>
        <w:t>koju</w:t>
      </w:r>
      <w:proofErr w:type="spellEnd"/>
      <w:r w:rsidRPr="004302B3">
        <w:rPr>
          <w:rFonts w:hAnsi="Times New Roman" w:ascii="Times New Roman"/>
          <w:lang w:val="de-DE"/>
        </w:rPr>
        <w:t xml:space="preserve"> je </w:t>
      </w:r>
      <w:proofErr w:type="spellStart"/>
      <w:r w:rsidRPr="004302B3">
        <w:rPr>
          <w:rFonts w:hAnsi="Times New Roman" w:ascii="Times New Roman"/>
          <w:lang w:val="de-DE"/>
        </w:rPr>
        <w:t>osporio</w:t>
      </w:r>
      <w:proofErr w:type="spellEnd"/>
      <w:r w:rsidRPr="004302B3">
        <w:rPr>
          <w:rFonts w:hAnsi="Times New Roman" w:ascii="Times New Roman"/>
          <w:lang w:val="de-DE"/>
        </w:rPr>
        <w:t xml:space="preserve">  (</w:t>
      </w:r>
      <w:proofErr w:type="spellStart"/>
      <w:r w:rsidRPr="004302B3">
        <w:rPr>
          <w:rFonts w:hAnsi="Times New Roman" w:ascii="Times New Roman"/>
          <w:lang w:val="de-DE"/>
        </w:rPr>
        <w:t>članak</w:t>
      </w:r>
      <w:proofErr w:type="spellEnd"/>
      <w:r w:rsidRPr="004302B3">
        <w:rPr>
          <w:rFonts w:hAnsi="Times New Roman" w:ascii="Times New Roman"/>
          <w:lang w:val="de-DE"/>
        </w:rPr>
        <w:t xml:space="preserve"> 177.  </w:t>
      </w:r>
      <w:r w:rsidRPr="004302B3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EC0DDE" w:rsidP="00AE1351" w:rsidR="00EC0DDE" w:rsidRPr="004302B3">
      <w:pPr>
        <w:jc w:val="both"/>
        <w:rPr>
          <w:rFonts w:hAnsi="Times New Roman" w:ascii="Times New Roman"/>
        </w:rPr>
      </w:pPr>
    </w:p>
    <w:p w:rsidRDefault="00CF4572" w:rsidP="00AE1351" w:rsidR="00CF4572" w:rsidRPr="004302B3">
      <w:pPr>
        <w:jc w:val="both"/>
        <w:rPr>
          <w:rFonts w:hAnsi="Times New Roman" w:ascii="Times New Roman"/>
        </w:rPr>
      </w:pPr>
    </w:p>
    <w:p w:rsidRDefault="00CF4572" w:rsidP="00AE1351" w:rsidR="00CF4572" w:rsidRPr="004302B3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CF4572" w:rsidP="00AE1351" w:rsidR="00CF4572" w:rsidRPr="004302B3">
      <w:pPr>
        <w:jc w:val="both"/>
        <w:rPr>
          <w:rFonts w:hAnsi="Times New Roman" w:ascii="Times New Roman"/>
        </w:rPr>
      </w:pPr>
    </w:p>
    <w:p w:rsidRDefault="00EC0DDE" w:rsidP="00AE1351" w:rsidR="00EC0DDE" w:rsidRPr="004302B3">
      <w:pPr>
        <w:jc w:val="both"/>
        <w:rPr>
          <w:rFonts w:hAnsi="Times New Roman" w:ascii="Times New Roman"/>
        </w:rPr>
      </w:pPr>
    </w:p>
    <w:p w:rsidRDefault="0071555D" w:rsidP="00AE1351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D</w:t>
      </w:r>
      <w:r w:rsidR="00AE1351" w:rsidRPr="004302B3">
        <w:rPr>
          <w:rFonts w:hAnsi="Times New Roman" w:ascii="Times New Roman"/>
        </w:rPr>
        <w:t>NA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AE1351" w:rsidP="00EC0DDE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Rješenje dostaviti  stečajnom upravitelju</w:t>
      </w:r>
    </w:p>
    <w:p w:rsidRDefault="00866505" w:rsidP="00866505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Rješenje objaviti  na </w:t>
      </w:r>
      <w:r w:rsidR="000D292D">
        <w:rPr>
          <w:rFonts w:hAnsi="Times New Roman" w:ascii="Times New Roman"/>
        </w:rPr>
        <w:t>e-</w:t>
      </w:r>
      <w:r w:rsidR="00AE1351" w:rsidRPr="004302B3">
        <w:rPr>
          <w:rFonts w:hAnsi="Times New Roman" w:ascii="Times New Roman"/>
        </w:rPr>
        <w:t>oglasn</w:t>
      </w:r>
      <w:r w:rsidRPr="004302B3">
        <w:rPr>
          <w:rFonts w:hAnsi="Times New Roman" w:ascii="Times New Roman"/>
        </w:rPr>
        <w:t>oj</w:t>
      </w:r>
      <w:r w:rsidR="00AE1351" w:rsidRPr="004302B3">
        <w:rPr>
          <w:rFonts w:hAnsi="Times New Roman" w:ascii="Times New Roman"/>
        </w:rPr>
        <w:t xml:space="preserve"> ploč</w:t>
      </w:r>
      <w:r w:rsidRPr="004302B3">
        <w:rPr>
          <w:rFonts w:hAnsi="Times New Roman" w:ascii="Times New Roman"/>
        </w:rPr>
        <w:t>i</w:t>
      </w:r>
      <w:r w:rsidR="00AE1351" w:rsidRPr="004302B3">
        <w:rPr>
          <w:rFonts w:hAnsi="Times New Roman" w:ascii="Times New Roman"/>
        </w:rPr>
        <w:t xml:space="preserve"> suda </w:t>
      </w:r>
    </w:p>
    <w:p w:rsidRDefault="00EC0DDE" w:rsidP="00541D71" w:rsidR="00EC0DDE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>Izvadak iz rješenja o osporenim tražbinama dostaviti vjerovnicima</w:t>
      </w:r>
    </w:p>
    <w:p w:rsidRDefault="00AE1351" w:rsidP="00020158" w:rsidR="00AE1351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U Rijeci, </w:t>
      </w:r>
      <w:r w:rsidR="009E0FF6" w:rsidRPr="004302B3">
        <w:rPr>
          <w:rFonts w:eastAsia="MS Mincho" w:hAnsi="Times New Roman" w:ascii="Times New Roman"/>
        </w:rPr>
        <w:t>10. veljače 2016</w:t>
      </w:r>
      <w:r w:rsidR="00ED3410" w:rsidRPr="004302B3">
        <w:rPr>
          <w:rFonts w:hAnsi="Times New Roman" w:ascii="Times New Roman"/>
        </w:rPr>
        <w:t xml:space="preserve">. </w:t>
      </w:r>
    </w:p>
    <w:p w:rsidRDefault="00AE1351" w:rsidP="00AE1351" w:rsidR="00AE1351" w:rsidRPr="004302B3">
      <w:pPr>
        <w:jc w:val="both"/>
        <w:rPr>
          <w:rFonts w:hAnsi="Times New Roman" w:ascii="Times New Roman"/>
        </w:rPr>
      </w:pPr>
    </w:p>
    <w:p w:rsidRDefault="00AE1351" w:rsidP="00541D71" w:rsidR="001C6976" w:rsidRPr="004302B3">
      <w:pPr>
        <w:jc w:val="both"/>
        <w:rPr>
          <w:rFonts w:hAnsi="Times New Roman" w:ascii="Times New Roman"/>
        </w:rPr>
      </w:pPr>
      <w:r w:rsidRPr="004302B3">
        <w:rPr>
          <w:rFonts w:hAnsi="Times New Roman" w:ascii="Times New Roman"/>
        </w:rPr>
        <w:t xml:space="preserve">                                                            Sudac</w:t>
      </w:r>
    </w:p>
    <w:p w:rsidRDefault="00B84193" w:rsidR="00B84193" w:rsidRPr="004302B3">
      <w:pPr>
        <w:jc w:val="both"/>
        <w:rPr>
          <w:rFonts w:hAnsi="Times New Roman" w:ascii="Times New Roman"/>
        </w:rPr>
      </w:pPr>
    </w:p>
    <w:sectPr w:rsidR="00B84193" w:rsidRPr="004302B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3BE" w:rsidR="005823BE">
      <w:r>
        <w:separator/>
      </w:r>
    </w:p>
  </w:endnote>
  <w:endnote w:id="0" w:type="continuationSeparator">
    <w:p w:rsidRDefault="005823BE" w:rsidR="00582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1C6976" w:rsidR="00D166A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41720">
      <w:rPr>
        <w:rStyle w:val="Brojstranice"/>
        <w:noProof/>
      </w:rPr>
      <w:t>4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3BE" w:rsidR="005823BE">
      <w:r>
        <w:separator/>
      </w:r>
    </w:p>
  </w:footnote>
  <w:footnote w:id="0" w:type="continuationSeparator">
    <w:p w:rsidRDefault="005823BE" w:rsidR="00582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8F567E" w:rsidR="00D166A1" w:rsidRPr="007E6735">
    <w:pPr>
      <w:pStyle w:val="Zaglavlje"/>
      <w:jc w:val="right"/>
      <w:rPr>
        <w:rFonts w:hAnsi="Times New Roman" w:ascii="Times New Roman"/>
      </w:rPr>
    </w:pPr>
    <w:proofErr w:type="spellStart"/>
    <w:r w:rsidRPr="007E6735">
      <w:rPr>
        <w:rFonts w:hAnsi="Times New Roman" w:ascii="Times New Roman"/>
      </w:rPr>
      <w:t>Posl</w:t>
    </w:r>
    <w:proofErr w:type="spellEnd"/>
    <w:r w:rsidRPr="007E6735">
      <w:rPr>
        <w:rFonts w:hAnsi="Times New Roman" w:ascii="Times New Roman"/>
      </w:rPr>
      <w:t xml:space="preserve">. br. </w:t>
    </w:r>
    <w:r w:rsidR="007E6735" w:rsidRPr="007E6735">
      <w:rPr>
        <w:rFonts w:hAnsi="Times New Roman" w:ascii="Times New Roman"/>
      </w:rPr>
      <w:t>7  St-236/12-</w:t>
    </w:r>
    <w:r w:rsidR="00C41720">
      <w:rPr>
        <w:rFonts w:hAnsi="Times New Roman" w:ascii="Times New Roman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778D8"/>
    <w:multiLevelType w:val="hybridMultilevel"/>
    <w:tmpl w:val="B2085F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A62251"/>
    <w:multiLevelType w:val="hybridMultilevel"/>
    <w:tmpl w:val="541654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409DF"/>
    <w:multiLevelType w:val="hybridMultilevel"/>
    <w:tmpl w:val="CF0213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D3475"/>
    <w:multiLevelType w:val="hybridMultilevel"/>
    <w:tmpl w:val="6C625A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036D66"/>
    <w:multiLevelType w:val="hybridMultilevel"/>
    <w:tmpl w:val="852C60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FD3ADC"/>
    <w:multiLevelType w:val="hybridMultilevel"/>
    <w:tmpl w:val="316A3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8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DD72F3"/>
    <w:multiLevelType w:val="hybridMultilevel"/>
    <w:tmpl w:val="B2085F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3171AB"/>
    <w:multiLevelType w:val="hybridMultilevel"/>
    <w:tmpl w:val="0E5E8CF8"/>
    <w:lvl w:tplc="AD3A0C02" w:ilvl="0">
      <w:start w:val="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5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15"/>
  </w:num>
  <w:num w:numId="2">
    <w:abstractNumId w:val="7"/>
  </w:num>
  <w:num w:numId="3">
    <w:abstractNumId w:val="7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14"/>
  </w:num>
  <w:num w:numId="5">
    <w:abstractNumId w:val="14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12"/>
  </w:num>
  <w:num w:numId="7">
    <w:abstractNumId w:val="8"/>
  </w:num>
  <w:num w:numId="8">
    <w:abstractNumId w:val="5"/>
  </w:num>
  <w:num w:numId="9">
    <w:abstractNumId w:val="13"/>
  </w:num>
  <w:num w:numId="10">
    <w:abstractNumId w:val="11"/>
  </w:num>
  <w:num w:numId="11">
    <w:abstractNumId w:val="10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  <w:num w:numId="16">
    <w:abstractNumId w:val="9"/>
  </w:num>
  <w:num w:numId="17">
    <w:abstractNumId w:val="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158"/>
    <w:rsid w:val="00020338"/>
    <w:rsid w:val="000237F3"/>
    <w:rsid w:val="000308B8"/>
    <w:rsid w:val="0005056A"/>
    <w:rsid w:val="0009350B"/>
    <w:rsid w:val="000A0713"/>
    <w:rsid w:val="000C1234"/>
    <w:rsid w:val="000D292D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C78B2"/>
    <w:rsid w:val="001E50EF"/>
    <w:rsid w:val="001F3F6E"/>
    <w:rsid w:val="00200EDF"/>
    <w:rsid w:val="0022117B"/>
    <w:rsid w:val="00231C8F"/>
    <w:rsid w:val="00235E68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F2D45"/>
    <w:rsid w:val="003027A9"/>
    <w:rsid w:val="00313D2D"/>
    <w:rsid w:val="00314B50"/>
    <w:rsid w:val="00354C2B"/>
    <w:rsid w:val="00355476"/>
    <w:rsid w:val="00356130"/>
    <w:rsid w:val="003632EC"/>
    <w:rsid w:val="003768B9"/>
    <w:rsid w:val="00391771"/>
    <w:rsid w:val="00395BD4"/>
    <w:rsid w:val="003D15D1"/>
    <w:rsid w:val="003D1DE1"/>
    <w:rsid w:val="003D2552"/>
    <w:rsid w:val="003E386C"/>
    <w:rsid w:val="003F4058"/>
    <w:rsid w:val="004076A6"/>
    <w:rsid w:val="00407771"/>
    <w:rsid w:val="00412123"/>
    <w:rsid w:val="00416A6F"/>
    <w:rsid w:val="004277BD"/>
    <w:rsid w:val="004302B3"/>
    <w:rsid w:val="00443340"/>
    <w:rsid w:val="00445BFE"/>
    <w:rsid w:val="00461813"/>
    <w:rsid w:val="00463CB5"/>
    <w:rsid w:val="00480ADB"/>
    <w:rsid w:val="004B2E29"/>
    <w:rsid w:val="004B37DE"/>
    <w:rsid w:val="004B72C6"/>
    <w:rsid w:val="004D095E"/>
    <w:rsid w:val="004E6FEE"/>
    <w:rsid w:val="00504960"/>
    <w:rsid w:val="00507F1F"/>
    <w:rsid w:val="00525D19"/>
    <w:rsid w:val="00541D71"/>
    <w:rsid w:val="00550EA6"/>
    <w:rsid w:val="00551BC3"/>
    <w:rsid w:val="00557FB9"/>
    <w:rsid w:val="00570DD0"/>
    <w:rsid w:val="00575641"/>
    <w:rsid w:val="00581EBC"/>
    <w:rsid w:val="005823BE"/>
    <w:rsid w:val="005B1DCA"/>
    <w:rsid w:val="005C6C02"/>
    <w:rsid w:val="005D1654"/>
    <w:rsid w:val="005F11D2"/>
    <w:rsid w:val="006008BF"/>
    <w:rsid w:val="00630E94"/>
    <w:rsid w:val="00660EC5"/>
    <w:rsid w:val="0067253A"/>
    <w:rsid w:val="006725D1"/>
    <w:rsid w:val="0067465C"/>
    <w:rsid w:val="00675293"/>
    <w:rsid w:val="006765D0"/>
    <w:rsid w:val="00684479"/>
    <w:rsid w:val="006A68A3"/>
    <w:rsid w:val="006C5978"/>
    <w:rsid w:val="006E2DAF"/>
    <w:rsid w:val="006F4B9C"/>
    <w:rsid w:val="00701C42"/>
    <w:rsid w:val="0070246A"/>
    <w:rsid w:val="007125B5"/>
    <w:rsid w:val="0071555D"/>
    <w:rsid w:val="0072584D"/>
    <w:rsid w:val="00742159"/>
    <w:rsid w:val="0075272D"/>
    <w:rsid w:val="00776F19"/>
    <w:rsid w:val="00782327"/>
    <w:rsid w:val="00785D22"/>
    <w:rsid w:val="0079294B"/>
    <w:rsid w:val="007933E1"/>
    <w:rsid w:val="007947F0"/>
    <w:rsid w:val="007C7E03"/>
    <w:rsid w:val="007D68DA"/>
    <w:rsid w:val="007E6735"/>
    <w:rsid w:val="008100B1"/>
    <w:rsid w:val="008132E5"/>
    <w:rsid w:val="008263B6"/>
    <w:rsid w:val="0083214A"/>
    <w:rsid w:val="008379B9"/>
    <w:rsid w:val="00853B94"/>
    <w:rsid w:val="00866505"/>
    <w:rsid w:val="00877659"/>
    <w:rsid w:val="008A535B"/>
    <w:rsid w:val="008C7ABF"/>
    <w:rsid w:val="008D0605"/>
    <w:rsid w:val="008D7859"/>
    <w:rsid w:val="008E5105"/>
    <w:rsid w:val="008E6612"/>
    <w:rsid w:val="008F567E"/>
    <w:rsid w:val="00920659"/>
    <w:rsid w:val="00961EC2"/>
    <w:rsid w:val="00972704"/>
    <w:rsid w:val="00976398"/>
    <w:rsid w:val="009A2E88"/>
    <w:rsid w:val="009A6362"/>
    <w:rsid w:val="009D143C"/>
    <w:rsid w:val="009D4837"/>
    <w:rsid w:val="009E0FF6"/>
    <w:rsid w:val="00A22E82"/>
    <w:rsid w:val="00A3107F"/>
    <w:rsid w:val="00A3704D"/>
    <w:rsid w:val="00A60405"/>
    <w:rsid w:val="00A611F9"/>
    <w:rsid w:val="00AC3246"/>
    <w:rsid w:val="00AE1351"/>
    <w:rsid w:val="00AF1380"/>
    <w:rsid w:val="00B54A39"/>
    <w:rsid w:val="00B62811"/>
    <w:rsid w:val="00B71C00"/>
    <w:rsid w:val="00B84193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4A4B"/>
    <w:rsid w:val="00C10D52"/>
    <w:rsid w:val="00C15085"/>
    <w:rsid w:val="00C41720"/>
    <w:rsid w:val="00C4410B"/>
    <w:rsid w:val="00C51BE9"/>
    <w:rsid w:val="00C93CBE"/>
    <w:rsid w:val="00CD3442"/>
    <w:rsid w:val="00CF1C27"/>
    <w:rsid w:val="00CF4572"/>
    <w:rsid w:val="00D07B68"/>
    <w:rsid w:val="00D166A1"/>
    <w:rsid w:val="00D2121A"/>
    <w:rsid w:val="00D4022C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323DD"/>
    <w:rsid w:val="00E43D64"/>
    <w:rsid w:val="00E50E32"/>
    <w:rsid w:val="00E61210"/>
    <w:rsid w:val="00E65839"/>
    <w:rsid w:val="00E71D64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0DDE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71960"/>
    <w:rsid w:val="00F82430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6725D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72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25D1"/>
    <w:rPr>
      <w:rFonts w:cs="Tahoma" w:hAnsi="Tahoma" w:ascii="Tahoma"/>
      <w:sz w:val="16"/>
      <w:szCs w:val="16"/>
    </w:rPr>
  </w:style>
  <w:style w:customStyle="true" w:styleId="ObinitekstChar" w:type="character">
    <w:name w:val="Obični tekst Char"/>
    <w:link w:val="Obinitekst"/>
    <w:rsid w:val="007E6735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6725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53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53A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53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53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672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672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25D1"/>
    <w:rPr>
      <w:rFonts w:ascii="Tahoma" w:cs="Tahoma" w:hAnsi="Tahoma"/>
      <w:sz w:val="16"/>
      <w:szCs w:val="16"/>
    </w:rPr>
  </w:style>
  <w:style w:customStyle="1" w:styleId="ObinitekstChar" w:type="character">
    <w:name w:val="Obični tekst Char"/>
    <w:link w:val="Obinitekst"/>
    <w:rsid w:val="007E6735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6725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53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53A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53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53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5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4</properties:Pages>
  <properties:Words>1275</properties:Words>
  <properties:Characters>6496</properties:Characters>
  <properties:Lines>230</properties:Lines>
  <properties:Paragraphs>111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8034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2016-03-01T13:13:00Z</dcterms:created>
  <dc:creator>Liljana Ugrin</dc:creator>
  <cp:lastModifiedBy>Tanja Fidel</cp:lastModifiedBy>
  <cp:lastPrinted>2016-03-01T13:17:00Z</cp:lastPrinted>
  <dcterms:modified xmlns:xsi="http://www.w3.org/2001/XMLSchema-instance" xsi:type="dcterms:W3CDTF">2016-03-01T13:17:00Z</dcterms:modified>
  <cp:revision>6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