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fc43" w14:paraId="e65fc43" w:rsidRDefault="00940DAA" w:rsidP="00940DAA" w:rsidR="00940DA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DAA" w:rsidP="00940DAA" w:rsidR="00940DA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40DAA" w:rsidP="00940DAA" w:rsidR="00940D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40DAA" w:rsidP="00940DAA" w:rsidR="00940D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40DAA" w:rsidP="00940DAA" w:rsidR="00940DA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40DAA" w:rsidP="00940DAA" w:rsidR="00940DA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40DAA" w:rsidP="00940DAA" w:rsidR="00940DAA" w:rsidRPr="005D578C">
      <w:pPr>
        <w:jc w:val="center"/>
        <w:rPr>
          <w:rFonts w:cs="Times New Roman" w:eastAsia="Times New Roman"/>
          <w:szCs w:val="24"/>
        </w:rPr>
      </w:pPr>
    </w:p>
    <w:p w:rsidRDefault="00940DAA" w:rsidP="00940DAA" w:rsidR="00940D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40DAA" w:rsidP="00940DAA" w:rsidR="00940DAA" w:rsidRPr="005D578C">
      <w:pPr>
        <w:rPr>
          <w:rFonts w:cs="Times New Roman" w:eastAsia="Times New Roman"/>
          <w:szCs w:val="24"/>
        </w:rPr>
      </w:pPr>
    </w:p>
    <w:p w:rsidRDefault="00296526" w:rsidP="00940DAA" w:rsidR="00940DAA">
      <w:pPr>
        <w:ind w:firstLine="708"/>
        <w:rPr>
          <w:rFonts w:cs="Times New Roman" w:eastAsia="Times New Roman"/>
          <w:szCs w:val="24"/>
        </w:rPr>
      </w:pPr>
      <w:r w:rsidRPr="00296526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940DAA" w:rsidRPr="00296526">
        <w:rPr>
          <w:rFonts w:cs="Times New Roman" w:eastAsia="Times New Roman"/>
          <w:szCs w:val="24"/>
        </w:rPr>
        <w:t>,</w:t>
      </w:r>
      <w:r w:rsidR="00940DAA" w:rsidRPr="00296526">
        <w:t xml:space="preserve"> </w:t>
      </w:r>
      <w:r w:rsidR="00940DAA" w:rsidRPr="00296526">
        <w:rPr>
          <w:rFonts w:cs="Times New Roman" w:eastAsia="Times New Roman"/>
          <w:szCs w:val="24"/>
        </w:rPr>
        <w:t>u skraćenom stečajnom postupku nad pravnom osobom (dužnikom) VI. PER. d. o. o. Pazin,</w:t>
      </w:r>
      <w:r w:rsidR="00940DAA">
        <w:rPr>
          <w:rFonts w:cs="Times New Roman" w:eastAsia="Times New Roman"/>
          <w:szCs w:val="24"/>
        </w:rPr>
        <w:t xml:space="preserve"> Kastavska 3, OIB 14243266152</w:t>
      </w:r>
      <w:r w:rsidR="00940DAA" w:rsidRPr="00D04320">
        <w:rPr>
          <w:rFonts w:cs="Times New Roman" w:eastAsia="Times New Roman"/>
          <w:szCs w:val="24"/>
        </w:rPr>
        <w:t>,</w:t>
      </w:r>
      <w:r w:rsidR="00940DAA">
        <w:rPr>
          <w:rFonts w:cs="Times New Roman" w:eastAsia="Times New Roman"/>
          <w:szCs w:val="24"/>
        </w:rPr>
        <w:t xml:space="preserve"> MBS 130033330, povodom zahtjeva </w:t>
      </w:r>
      <w:r w:rsidR="00940DAA" w:rsidRPr="008C0525">
        <w:rPr>
          <w:rFonts w:cs="Times New Roman" w:eastAsia="Times New Roman"/>
          <w:szCs w:val="24"/>
        </w:rPr>
        <w:t xml:space="preserve">Financijske agencije, </w:t>
      </w:r>
      <w:r w:rsidR="00940DAA">
        <w:rPr>
          <w:rFonts w:cs="Times New Roman" w:eastAsia="Times New Roman"/>
          <w:szCs w:val="24"/>
        </w:rPr>
        <w:t xml:space="preserve">OIB 85821130368, </w:t>
      </w:r>
      <w:r w:rsidR="00940DAA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40DAA">
        <w:rPr>
          <w:rFonts w:cs="Times New Roman" w:eastAsia="Times New Roman"/>
          <w:szCs w:val="24"/>
        </w:rPr>
        <w:t xml:space="preserve">Pula, </w:t>
      </w:r>
      <w:r w:rsidR="00940DAA" w:rsidRPr="008C0525">
        <w:rPr>
          <w:rFonts w:cs="Times New Roman" w:eastAsia="Times New Roman"/>
          <w:szCs w:val="24"/>
        </w:rPr>
        <w:t xml:space="preserve">Giardini 5, </w:t>
      </w:r>
      <w:r w:rsidR="00C757D3">
        <w:rPr>
          <w:rFonts w:cs="Times New Roman" w:eastAsia="Times New Roman"/>
          <w:szCs w:val="24"/>
        </w:rPr>
        <w:t>18</w:t>
      </w:r>
      <w:r w:rsidR="00940DAA">
        <w:rPr>
          <w:rFonts w:cs="Times New Roman" w:eastAsia="Times New Roman"/>
          <w:szCs w:val="24"/>
        </w:rPr>
        <w:t xml:space="preserve">. </w:t>
      </w:r>
      <w:r w:rsidR="00C757D3">
        <w:rPr>
          <w:rFonts w:cs="Times New Roman" w:eastAsia="Times New Roman"/>
          <w:szCs w:val="24"/>
        </w:rPr>
        <w:t>travnja</w:t>
      </w:r>
      <w:r w:rsidR="00940DAA">
        <w:rPr>
          <w:rFonts w:cs="Times New Roman" w:eastAsia="Times New Roman"/>
          <w:szCs w:val="24"/>
        </w:rPr>
        <w:t xml:space="preserve"> 2016.</w:t>
      </w:r>
    </w:p>
    <w:p w:rsidRDefault="00940DAA" w:rsidP="00940DAA" w:rsidR="00940DAA" w:rsidRPr="005D578C">
      <w:pPr>
        <w:rPr>
          <w:rFonts w:cs="Times New Roman" w:eastAsia="Times New Roman"/>
          <w:szCs w:val="24"/>
        </w:rPr>
      </w:pPr>
    </w:p>
    <w:p w:rsidRDefault="00940DAA" w:rsidP="00940DAA" w:rsidR="00940D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40DAA" w:rsidP="00940DAA" w:rsidR="00940DAA" w:rsidRPr="005D578C">
      <w:pPr>
        <w:rPr>
          <w:rFonts w:cs="Times New Roman" w:eastAsia="Times New Roman"/>
          <w:szCs w:val="24"/>
        </w:rPr>
      </w:pPr>
    </w:p>
    <w:p w:rsidRDefault="00940DAA" w:rsidP="00940DAA" w:rsidR="00940DA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VI. PER. d. o. o. Pazin, Kastavska 3, OIB 14243266152</w:t>
      </w:r>
      <w:r w:rsidRPr="00D04320">
        <w:rPr>
          <w:rFonts w:cs="Times New Roman" w:eastAsia="Times New Roman"/>
          <w:szCs w:val="24"/>
        </w:rPr>
        <w:t>,</w:t>
      </w:r>
      <w:r w:rsidR="003B178D">
        <w:rPr>
          <w:rFonts w:cs="Times New Roman" w:eastAsia="Times New Roman"/>
          <w:szCs w:val="24"/>
        </w:rPr>
        <w:t xml:space="preserve"> MBS 130033330</w:t>
      </w:r>
      <w:r>
        <w:rPr>
          <w:rFonts w:cs="Times New Roman" w:eastAsia="Times New Roman"/>
          <w:szCs w:val="24"/>
        </w:rPr>
        <w:t>.</w:t>
      </w:r>
    </w:p>
    <w:p w:rsidRDefault="00940DAA" w:rsidP="00940DAA" w:rsidR="00940DAA" w:rsidRPr="005D578C">
      <w:pPr>
        <w:rPr>
          <w:rFonts w:cs="Times New Roman" w:eastAsia="Times New Roman"/>
          <w:szCs w:val="24"/>
        </w:rPr>
      </w:pPr>
    </w:p>
    <w:p w:rsidRDefault="00940DAA" w:rsidP="00940DAA" w:rsidR="00940DA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940DAA" w:rsidP="00940DAA" w:rsidR="00940DAA">
      <w:pPr>
        <w:rPr>
          <w:rFonts w:cs="Times New Roman" w:eastAsia="Times New Roman"/>
          <w:szCs w:val="20"/>
        </w:rPr>
      </w:pPr>
    </w:p>
    <w:p w:rsidRDefault="00940DAA" w:rsidP="00940DAA" w:rsidR="00940D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VI. PER. d. o. o. Pazin, Kastavska 3, OIB 14243266152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130033330.</w:t>
      </w:r>
    </w:p>
    <w:p w:rsidRDefault="00940DAA" w:rsidP="00940DAA" w:rsidR="00940DAA">
      <w:pPr>
        <w:ind w:firstLine="709"/>
        <w:rPr>
          <w:rFonts w:cs="Times New Roman" w:eastAsia="Times New Roman"/>
          <w:szCs w:val="24"/>
        </w:rPr>
      </w:pPr>
    </w:p>
    <w:p w:rsidRDefault="00940DAA" w:rsidP="00940DAA" w:rsidR="00940D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VI. PER. d. o. o. Pazin, Kastavska 3, OIB 14243266152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130033330.</w:t>
      </w:r>
    </w:p>
    <w:p w:rsidRDefault="00940DAA" w:rsidP="00940DAA" w:rsidR="00940DAA">
      <w:pPr>
        <w:rPr>
          <w:rFonts w:cs="Times New Roman" w:eastAsia="Times New Roman"/>
          <w:szCs w:val="24"/>
        </w:rPr>
      </w:pPr>
    </w:p>
    <w:p w:rsidRDefault="00940DAA" w:rsidP="00940DAA" w:rsidR="00940DAA" w:rsidRPr="005D578C">
      <w:pPr>
        <w:rPr>
          <w:rFonts w:cs="Times New Roman" w:eastAsia="Times New Roman"/>
          <w:szCs w:val="24"/>
        </w:rPr>
      </w:pPr>
    </w:p>
    <w:p w:rsidRDefault="00940DAA" w:rsidP="00940DAA" w:rsidR="00940DA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40DAA" w:rsidP="00940DAA" w:rsidR="00940DAA">
      <w:pPr>
        <w:ind w:firstLine="708"/>
        <w:rPr>
          <w:rFonts w:cs="Times New Roman" w:eastAsia="Times New Roman"/>
          <w:szCs w:val="24"/>
        </w:rPr>
      </w:pPr>
    </w:p>
    <w:p w:rsidRDefault="00940DAA" w:rsidP="00940DAA" w:rsidR="00940D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VI. PER. d. o. o. Pazin.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St-841/2015-3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40DAA" w:rsidP="00940DAA" w:rsidR="00940DA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40DAA" w:rsidP="00940DAA" w:rsidR="00940DAA" w:rsidRPr="005D578C">
      <w:pPr>
        <w:rPr>
          <w:rFonts w:cs="Times New Roman" w:eastAsia="Times New Roman"/>
          <w:szCs w:val="24"/>
        </w:rPr>
      </w:pPr>
    </w:p>
    <w:p w:rsidRDefault="00940DAA" w:rsidP="00940DAA" w:rsidR="00940D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A777C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BA777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40DAA" w:rsidP="00940DAA" w:rsidR="00940DAA">
      <w:pPr>
        <w:rPr>
          <w:rFonts w:cs="Times New Roman" w:eastAsia="Times New Roman"/>
          <w:szCs w:val="24"/>
        </w:rPr>
      </w:pPr>
    </w:p>
    <w:p w:rsidRDefault="00940DAA" w:rsidP="00940DAA" w:rsidR="00940DA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40DAA" w:rsidP="00940DAA" w:rsidR="00940DA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92BBE">
        <w:rPr>
          <w:rFonts w:cs="Times New Roman" w:eastAsia="Times New Roman"/>
          <w:szCs w:val="24"/>
        </w:rPr>
        <w:t>, v.r.</w:t>
      </w:r>
    </w:p>
    <w:p w:rsidRDefault="00940DAA" w:rsidP="00940DAA" w:rsidR="00940DAA">
      <w:pPr>
        <w:jc w:val="left"/>
        <w:rPr>
          <w:rFonts w:cs="Times New Roman" w:eastAsia="Times New Roman"/>
          <w:szCs w:val="24"/>
        </w:rPr>
      </w:pPr>
    </w:p>
    <w:p w:rsidRDefault="00940DAA" w:rsidP="00940DAA" w:rsidR="00940DAA" w:rsidRPr="005D578C">
      <w:pPr>
        <w:jc w:val="left"/>
        <w:rPr>
          <w:rFonts w:cs="Times New Roman" w:eastAsia="Times New Roman"/>
          <w:szCs w:val="24"/>
        </w:rPr>
      </w:pPr>
    </w:p>
    <w:p w:rsidRDefault="00940DAA" w:rsidP="00940DAA" w:rsidR="00940D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A777C" w:rsidP="00BA777C" w:rsidR="00BA777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A777C" w:rsidP="00BA777C" w:rsidR="00BA77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40DAA" w:rsidP="00940DAA" w:rsidR="00940DAA">
      <w:pPr>
        <w:rPr>
          <w:rFonts w:cs="Times New Roman" w:eastAsia="Times New Roman"/>
          <w:szCs w:val="24"/>
        </w:rPr>
      </w:pPr>
    </w:p>
    <w:p w:rsidRDefault="00940DAA" w:rsidP="00940DAA" w:rsidR="00940DAA" w:rsidRPr="005D578C">
      <w:pPr>
        <w:rPr>
          <w:rFonts w:cs="Times New Roman" w:eastAsia="Times New Roman"/>
          <w:szCs w:val="24"/>
        </w:rPr>
      </w:pPr>
    </w:p>
    <w:p w:rsidRDefault="00940DAA" w:rsidP="00940DAA" w:rsidR="00940D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40DAA" w:rsidP="00940DAA" w:rsidR="00940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40DAA" w:rsidP="00940DAA" w:rsidR="00940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VI. PER. d. o. o. Pazin, Kastavska 3,</w:t>
      </w:r>
    </w:p>
    <w:p w:rsidRDefault="00940DAA" w:rsidP="00940DAA" w:rsidR="00940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Vedran Smud, Velika Gorica, Osječka 1,</w:t>
      </w:r>
    </w:p>
    <w:p w:rsidRDefault="00940DAA" w:rsidP="00940DAA" w:rsidR="00940DA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40DAA" w:rsidP="00940DAA" w:rsidR="00940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40DAA" w:rsidP="00940DAA" w:rsidR="00940DA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940DAA" w:rsidP="00940DAA" w:rsidR="00940DA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40DAA" w:rsidP="00940DAA" w:rsidR="00940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40DAA" w:rsidP="00940DAA" w:rsidR="00940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40DAA" w:rsidP="00940DAA" w:rsidR="00940DAA"/>
    <w:p w:rsidRDefault="00940DAA" w:rsidP="00940DAA" w:rsidR="00940DAA"/>
    <w:p w:rsidRDefault="00940DAA" w:rsidP="00940DAA" w:rsidR="00940DAA"/>
    <w:p w:rsidRDefault="00940DAA" w:rsidP="00940DAA" w:rsidR="00940DAA"/>
    <w:p w:rsidRDefault="00940DAA" w:rsidP="00940DAA" w:rsidR="00940DAA"/>
    <w:p w:rsidRDefault="00940DAA" w:rsidP="00940DAA" w:rsidR="00940DAA"/>
    <w:p w:rsidRDefault="00892BBE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DAA" w:rsidP="00940DAA" w:rsidR="00940DAA">
      <w:r>
        <w:separator/>
      </w:r>
    </w:p>
  </w:endnote>
  <w:endnote w:id="0" w:type="continuationSeparator">
    <w:p w:rsidRDefault="00940DAA" w:rsidP="00940DAA" w:rsidR="00940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DAA" w:rsidP="00940DAA" w:rsidR="00940DAA">
      <w:r>
        <w:separator/>
      </w:r>
    </w:p>
  </w:footnote>
  <w:footnote w:id="0" w:type="continuationSeparator">
    <w:p w:rsidRDefault="00940DAA" w:rsidP="00940DAA" w:rsidR="00940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DAA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92BB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St-841/2015-5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DAA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St-841/2015-5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6975"/>
    <w:rsid w:val="00246975"/>
    <w:rsid w:val="00296526"/>
    <w:rsid w:val="003B178D"/>
    <w:rsid w:val="0075528E"/>
    <w:rsid w:val="0079403F"/>
    <w:rsid w:val="00892BBE"/>
    <w:rsid w:val="00940DAA"/>
    <w:rsid w:val="00BA777C"/>
    <w:rsid w:val="00C7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0DA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0D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40DA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0DA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0D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0DA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BB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2BB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2B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2BB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0DA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0D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40DA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0DA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0D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0DA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BB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2BB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2B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2BB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St-841/2015</izvorni_sadrzaj>
    <derivirana_varijabla naziv="DomainObject.Predmet.OznakaBroj_1">St-841/2015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VI. PER. d.o.o. PAZIN</izvorni_sadrzaj>
    <derivirana_varijabla naziv="DomainObject.Predmet.ProtustrankaFormated_1">  VI. PER. d.o.o. PAZIN</derivirana_varijabla>
  </DomainObject.Predmet.ProtustrankaFormated>
  <DomainObject.Predmet.ProtustrankaFormatedOIB>
    <izvorni_sadrzaj>  VI. PER. d.o.o. PAZIN, OIB 14243266152</izvorni_sadrzaj>
    <derivirana_varijabla naziv="DomainObject.Predmet.ProtustrankaFormatedOIB_1">  VI. PER. d.o.o. PAZIN, OIB 14243266152</derivirana_varijabla>
  </DomainObject.Predmet.ProtustrankaFormatedOIB>
  <DomainObject.Predmet.ProtustrankaFormatedWithAdress>
    <izvorni_sadrzaj> VI. PER. d.o.o. PAZIN, Kastavska 3, 52000 Pazin</izvorni_sadrzaj>
    <derivirana_varijabla naziv="DomainObject.Predmet.ProtustrankaFormatedWithAdress_1"> VI. PER. d.o.o. PAZIN, Kastavska 3, 52000 Pazin</derivirana_varijabla>
  </DomainObject.Predmet.ProtustrankaFormatedWithAdress>
  <DomainObject.Predmet.ProtustrankaFormatedWithAdressOIB>
    <izvorni_sadrzaj> VI. PER. d.o.o. PAZIN, OIB 14243266152, Kastavska 3, 52000 Pazin</izvorni_sadrzaj>
    <derivirana_varijabla naziv="DomainObject.Predmet.ProtustrankaFormatedWithAdressOIB_1"> VI. PER. d.o.o. PAZIN, OIB 14243266152, Kastavska 3, 52000 Pazin</derivirana_varijabla>
  </DomainObject.Predmet.ProtustrankaFormatedWithAdressOIB>
  <DomainObject.Predmet.ProtustrankaWithAdress>
    <izvorni_sadrzaj>VI. PER. d.o.o. PAZIN Kastavska 3, 52000 Pazin</izvorni_sadrzaj>
    <derivirana_varijabla naziv="DomainObject.Predmet.ProtustrankaWithAdress_1">VI. PER. d.o.o. PAZIN Kastavska 3, 52000 Pazin</derivirana_varijabla>
  </DomainObject.Predmet.ProtustrankaWithAdress>
  <DomainObject.Predmet.ProtustrankaWithAdressOIB>
    <izvorni_sadrzaj>VI. PER. d.o.o. PAZIN, OIB 14243266152, Kastavska 3, 52000 Pazin</izvorni_sadrzaj>
    <derivirana_varijabla naziv="DomainObject.Predmet.ProtustrankaWithAdressOIB_1">VI. PER. d.o.o. PAZIN, OIB 14243266152, Kastavska 3, 52000 Pazin</derivirana_varijabla>
  </DomainObject.Predmet.ProtustrankaWithAdressOIB>
  <DomainObject.Predmet.ProtustrankaNazivFormated>
    <izvorni_sadrzaj>VI. PER. d.o.o. PAZIN</izvorni_sadrzaj>
    <derivirana_varijabla naziv="DomainObject.Predmet.ProtustrankaNazivFormated_1">VI. PER. d.o.o. PAZIN</derivirana_varijabla>
  </DomainObject.Predmet.ProtustrankaNazivFormated>
  <DomainObject.Predmet.ProtustrankaNazivFormatedOIB>
    <izvorni_sadrzaj>VI. PER. d.o.o. PAZIN, OIB 14243266152</izvorni_sadrzaj>
    <derivirana_varijabla naziv="DomainObject.Predmet.ProtustrankaNazivFormatedOIB_1">VI. PER. d.o.o. PAZIN, OIB 14243266152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532172.47</izvorni_sadrzaj>
    <derivirana_varijabla naziv="DomainObject.Predmet.TrenutnaVrijednost_1">532172.47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VI. PER. d.o.o. PAZIN</item>
    </izvorni_sadrzaj>
    <derivirana_varijabla naziv="DomainObject.Predmet.ProtuStrankaListFormated_1">
      <item>VI. PER. d.o.o. PAZIN</item>
    </derivirana_varijabla>
  </DomainObject.Predmet.ProtuStrankaListFormated>
  <DomainObject.Predmet.ProtuStrankaListFormatedOIB>
    <izvorni_sadrzaj>
      <item>VI. PER. d.o.o. PAZIN, OIB 14243266152</item>
    </izvorni_sadrzaj>
    <derivirana_varijabla naziv="DomainObject.Predmet.ProtuStrankaListFormatedOIB_1">
      <item>VI. PER. d.o.o. PAZIN, OIB 14243266152</item>
    </derivirana_varijabla>
  </DomainObject.Predmet.ProtuStrankaListFormatedOIB>
  <DomainObject.Predmet.ProtuStrankaListFormatedWithAdress>
    <izvorni_sadrzaj>
      <item>VI. PER. d.o.o. PAZIN, Kastavska 3, 52000 Pazin</item>
    </izvorni_sadrzaj>
    <derivirana_varijabla naziv="DomainObject.Predmet.ProtuStrankaListFormatedWithAdress_1">
      <item>VI. PER. d.o.o. PAZIN, Kastavska 3, 52000 Pazin</item>
    </derivirana_varijabla>
  </DomainObject.Predmet.ProtuStrankaListFormatedWithAdress>
  <DomainObject.Predmet.ProtuStrankaListFormatedWithAdressOIB>
    <izvorni_sadrzaj>
      <item>VI. PER. d.o.o. PAZIN, OIB 14243266152, Kastavska 3, 52000 Pazin</item>
    </izvorni_sadrzaj>
    <derivirana_varijabla naziv="DomainObject.Predmet.ProtuStrankaListFormatedWithAdressOIB_1">
      <item>VI. PER. d.o.o. PAZIN, OIB 14243266152, Kastavska 3, 52000 Pazin</item>
    </derivirana_varijabla>
  </DomainObject.Predmet.ProtuStrankaListFormatedWithAdressOIB>
  <DomainObject.Predmet.ProtuStrankaListNazivFormated>
    <izvorni_sadrzaj>
      <item>VI. PER. d.o.o. PAZIN</item>
    </izvorni_sadrzaj>
    <derivirana_varijabla naziv="DomainObject.Predmet.ProtuStrankaListNazivFormated_1">
      <item>VI. PER. d.o.o. PAZIN</item>
    </derivirana_varijabla>
  </DomainObject.Predmet.ProtuStrankaListNazivFormated>
  <DomainObject.Predmet.ProtuStrankaListNazivFormatedOIB>
    <izvorni_sadrzaj>
      <item>VI. PER. d.o.o. PAZIN, OIB 14243266152</item>
    </izvorni_sadrzaj>
    <derivirana_varijabla naziv="DomainObject.Predmet.ProtuStrankaListNazivFormatedOIB_1">
      <item>VI. PER. d.o.o. PAZIN, OIB 14243266152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VI. PER. d.o.o. PAZIN</izvorni_sadrzaj>
    <derivirana_varijabla naziv="DomainObject.Predmet.ProtustrankaIDrugi_1">VI. PER.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VI. PER. d.o.o. PAZIN, OIB 14243266152, Kastavska 3, 52000 Pazin</izvorni_sadrzaj>
    <derivirana_varijabla naziv="DomainObject.Predmet.ProtustrankaIDrugiAdressOIB_1">VI. PER. d.o.o. PAZIN, OIB 14243266152, Kastavska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VI. PER. d.o.o. PAZIN</item>
    </izvorni_sadrzaj>
    <derivirana_varijabla naziv="DomainObject.Predmet.SudioniciListNaziv_1">
      <item>FINANCIJSKA AGENCIJA, RC RIJEKA, PODRUŽNICA PULA, PULA</item>
      <item>VI. PER.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VI. PER. d.o.o. PAZIN, OIB 14243266152, Kastavska 3,52000 Pazin</item>
    </izvorni_sadrzaj>
    <derivirana_varijabla naziv="DomainObject.Predmet.SudioniciListAdressOIB_1">
      <item>FINANCIJSKA AGENCIJA, RC RIJEKA, PODRUŽNICA PULA, PULA, OIB 85821130368, GIARDINI 5,52100 Pula</item>
      <item>VI. PER. d.o.o. PAZIN, OIB 14243266152, Kastavska 3,52000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14243266152</item>
    </izvorni_sadrzaj>
    <derivirana_varijabla naziv="DomainObject.Predmet.SudioniciListNazivOIB_1">
      <item>, OIB 85821130368</item>
      <item>, OIB 14243266152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3041</properties:Characters>
  <properties:Lines>82</properties:Lines>
  <properties:Paragraphs>30</properties:Paragraphs>
  <properties:TotalTime>2</properties:TotalTime>
  <properties:ScaleCrop>false</properties:ScaleCrop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2016-03-21T13:03:00Z</dcterms:created>
  <dc:creator>Mihaela Kaligari</dc:creator>
  <dc:description/>
  <cp:keywords/>
  <cp:lastModifiedBy>Ana Jeromela</cp:lastModifiedBy>
  <cp:lastPrinted>2016-04-18T07:15:00Z</cp:lastPrinted>
  <dcterms:modified xmlns:xsi="http://www.w3.org/2001/XMLSchema-instance" xsi:type="dcterms:W3CDTF">2016-04-18T07:15:00Z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