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37d8" w14:paraId="84a37d8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C05EE6">
        <w:t>22. listopada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54D7F">
        <w:t>08</w:t>
      </w:r>
      <w:r w:rsidR="00C05EE6">
        <w:t>,00</w:t>
      </w:r>
      <w:r w:rsidR="00A92CC6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727DC6">
        <w:t>Konstatira se da je na</w:t>
      </w:r>
      <w:r w:rsidR="00496968">
        <w:t xml:space="preserve"> </w:t>
      </w:r>
      <w:r>
        <w:t xml:space="preserve">današnju javnu dražbu </w:t>
      </w:r>
      <w:r w:rsidR="00727DC6">
        <w:t>pristupila</w:t>
      </w:r>
      <w:r w:rsidR="00A24B54">
        <w:t xml:space="preserve"> stečajna upraviteljica</w:t>
      </w:r>
      <w:r w:rsidR="00A24B54" w:rsidRPr="00A24B54">
        <w:t xml:space="preserve"> </w:t>
      </w:r>
      <w:r w:rsidR="00727DC6">
        <w:t>Katarina Conar-Brod</w:t>
      </w:r>
      <w:r w:rsidR="00975BD2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C9509C">
        <w:t>1.0</w:t>
      </w:r>
      <w:r w:rsidR="00496968">
        <w:t>00</w:t>
      </w:r>
      <w:r w:rsidR="00485185">
        <w:t>.000,00</w:t>
      </w:r>
      <w:r w:rsidR="001D6D94">
        <w:t xml:space="preserve"> </w:t>
      </w:r>
      <w:r w:rsidR="004921AC">
        <w:t>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1D6D94">
        <w:rPr>
          <w:rFonts w:eastAsia="Calibri"/>
          <w:lang w:eastAsia="en-US"/>
        </w:rPr>
        <w:t>1.</w:t>
      </w:r>
      <w:r w:rsidR="00C9509C">
        <w:rPr>
          <w:rFonts w:eastAsia="Calibri"/>
          <w:lang w:eastAsia="en-US"/>
        </w:rPr>
        <w:t>0</w:t>
      </w:r>
      <w:r w:rsidR="00496968">
        <w:rPr>
          <w:rFonts w:eastAsia="Calibri"/>
          <w:lang w:eastAsia="en-US"/>
        </w:rPr>
        <w:t>00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C9509C">
        <w:rPr>
          <w:rFonts w:eastAsia="Calibri"/>
          <w:lang w:eastAsia="en-US"/>
        </w:rPr>
        <w:t xml:space="preserve">13. studenog </w:t>
      </w:r>
      <w:r w:rsidR="00A24B54">
        <w:rPr>
          <w:rFonts w:eastAsia="Calibri"/>
          <w:lang w:eastAsia="en-US"/>
        </w:rPr>
        <w:t>2018. u</w:t>
      </w:r>
      <w:r w:rsidR="00496968">
        <w:rPr>
          <w:rFonts w:eastAsia="Calibri"/>
          <w:lang w:eastAsia="en-US"/>
        </w:rPr>
        <w:t xml:space="preserve"> 08,00</w:t>
      </w:r>
      <w:r w:rsidR="00A24B54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C9509C">
        <w:rPr>
          <w:lang w:val="hr-HR"/>
        </w:rPr>
        <w:t xml:space="preserve">08,05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863" w:rsidR="00693863">
      <w:r>
        <w:separator/>
      </w:r>
    </w:p>
  </w:endnote>
  <w:endnote w:id="0" w:type="continuationSeparator">
    <w:p w:rsidRDefault="00693863" w:rsidR="0069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863" w:rsidR="00693863">
      <w:r>
        <w:separator/>
      </w:r>
    </w:p>
  </w:footnote>
  <w:footnote w:id="0" w:type="continuationSeparator">
    <w:p w:rsidRDefault="00693863" w:rsidR="00693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7B7C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C9509C">
      <w:t>182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C9509C">
      <w:t>182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34DE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7694"/>
    <w:rsid w:val="0046594A"/>
    <w:rsid w:val="0047355D"/>
    <w:rsid w:val="004735AA"/>
    <w:rsid w:val="00481734"/>
    <w:rsid w:val="0048343E"/>
    <w:rsid w:val="00485185"/>
    <w:rsid w:val="004921AC"/>
    <w:rsid w:val="004953BF"/>
    <w:rsid w:val="00496968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3863"/>
    <w:rsid w:val="00696E17"/>
    <w:rsid w:val="006C2A1F"/>
    <w:rsid w:val="006E098E"/>
    <w:rsid w:val="006E5ED4"/>
    <w:rsid w:val="0070083D"/>
    <w:rsid w:val="0070215E"/>
    <w:rsid w:val="00715354"/>
    <w:rsid w:val="007159E3"/>
    <w:rsid w:val="00727DC6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E7B7C"/>
    <w:rsid w:val="007F1932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2B24"/>
    <w:rsid w:val="008C6B78"/>
    <w:rsid w:val="008E4F9C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5BD2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2CC6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36109"/>
    <w:rsid w:val="00B41C8D"/>
    <w:rsid w:val="00B47697"/>
    <w:rsid w:val="00B53FF6"/>
    <w:rsid w:val="00B557E3"/>
    <w:rsid w:val="00B61DE3"/>
    <w:rsid w:val="00B6671A"/>
    <w:rsid w:val="00B71F1A"/>
    <w:rsid w:val="00B765D5"/>
    <w:rsid w:val="00B84B16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05EE6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9509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4E25"/>
    <w:rsid w:val="00E55679"/>
    <w:rsid w:val="00E75E19"/>
    <w:rsid w:val="00E775B0"/>
    <w:rsid w:val="00E80065"/>
    <w:rsid w:val="00E85D4B"/>
    <w:rsid w:val="00E9292F"/>
    <w:rsid w:val="00E92D38"/>
    <w:rsid w:val="00E93B10"/>
    <w:rsid w:val="00E974BC"/>
    <w:rsid w:val="00EA75D9"/>
    <w:rsid w:val="00EB0C04"/>
    <w:rsid w:val="00EB3552"/>
    <w:rsid w:val="00EE4987"/>
    <w:rsid w:val="00EF3874"/>
    <w:rsid w:val="00EF7342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7E7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7E7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2018.</izvorni_sadrzaj>
    <derivirana_varijabla naziv="DomainObject.StvarniPocetakDatum_1">22. listopada 2018.</derivirana_varijabla>
  </DomainObject.StvarniPocetakDatum>
  <DomainObject.StvarniZavrsetakDatum>
    <izvorni_sadrzaj>22. listopada 2018.</izvorni_sadrzaj>
    <derivirana_varijabla naziv="DomainObject.StvarniZavrsetakDatum_1">22. listopada 2018.</derivirana_varijabla>
  </DomainObject.StvarniZavrsetakDatum>
  <DomainObject.PlaniraniZavrsetakDatum>
    <izvorni_sadrzaj>22. listopada 2018.</izvorni_sadrzaj>
    <derivirana_varijabla naziv="DomainObject.PlaniraniZavrsetakDatum_1">22. listopada 2018.</derivirana_varijabla>
  </DomainObject.PlaniraniZavrsetakDatum>
  <DomainObject.PlaniraniPocetakDatum>
    <izvorni_sadrzaj>22. listopada 2018.</izvorni_sadrzaj>
    <derivirana_varijabla naziv="DomainObject.PlaniraniPocetakDatum_1">22. listopada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2018.</izvorni_sadrzaj>
    <derivirana_varijabla naziv="DomainObject.Zapisnik.DatumKreiranja_1">22.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St-58/2010-182</izvorni_sadrzaj>
    <derivirana_varijabla naziv="DomainObject.Zapisnik.Oznaka_1">St-58/2010-182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St-58/2010-182</izvorni_sadrzaj>
    <derivirana_varijabla naziv="DomainObject.PoslovniBrojDokumenta_1">St-58/2010-182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14E44-5B3C-4C62-A94A-459D13B68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4467</properties:Characters>
  <properties:Lines>119</properties:Lines>
  <properties:Paragraphs>36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2018-10-22T06:05:00Z</cp:lastPrinted>
  <dcterms:modified xmlns:xsi="http://www.w3.org/2001/XMLSchema-instance" xsi:type="dcterms:W3CDTF">2018-10-22T08:42:00Z</dcterms:modified>
  <cp:revision>131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St-58/2010-182 / Zapisnik - Ročište za dražbu (ST-58-10- ZAPISNIK JAVNA DRAŽBA 22.10.2018..docx)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