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0561" w14:paraId="9b50561" w:rsidRDefault="00C12871" w:rsidP="00C12871" w:rsidR="00C12871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C12871" w:rsidP="00C12871" w:rsidR="00C12871"/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C12871">
        <w:t>,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0B695A">
        <w:t xml:space="preserve">KOPARA </w:t>
      </w:r>
      <w:r>
        <w:t xml:space="preserve">d.o.o., </w:t>
      </w:r>
      <w:r w:rsidR="00D2558E">
        <w:t>Zadar</w:t>
      </w:r>
      <w:r w:rsidR="00EA39E4">
        <w:t>,</w:t>
      </w:r>
      <w:r w:rsidR="00E0179B">
        <w:t xml:space="preserve"> </w:t>
      </w:r>
      <w:r w:rsidR="000B695A">
        <w:t>Put Murvice 8, O</w:t>
      </w:r>
      <w:r>
        <w:t xml:space="preserve">IB: </w:t>
      </w:r>
      <w:r w:rsidR="000B695A">
        <w:t>57370066363</w:t>
      </w:r>
      <w:r w:rsidR="00F86116">
        <w:t xml:space="preserve">, </w:t>
      </w:r>
      <w:r w:rsidR="000B695A">
        <w:t>22</w:t>
      </w:r>
      <w:r w:rsidR="00AA1768">
        <w:t>. 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C12871" w:rsidR="00A3056C" w:rsidRPr="00570BA5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0B695A">
        <w:t>KOPARA d.o.o., Zadar, Put Murvice 8, OIB: 57370066363</w:t>
      </w:r>
      <w:r w:rsidR="00D2558E">
        <w:t xml:space="preserve">, </w:t>
      </w:r>
      <w:r>
        <w:t xml:space="preserve">s danom </w:t>
      </w:r>
      <w:r w:rsidR="000B695A">
        <w:t>22</w:t>
      </w:r>
      <w:r w:rsidR="00AA1768">
        <w:t>. ožujka</w:t>
      </w:r>
      <w:r>
        <w:t xml:space="preserve"> 201</w:t>
      </w:r>
      <w:r w:rsidR="00F86116">
        <w:t>8</w:t>
      </w:r>
      <w:r>
        <w:t xml:space="preserve">. u </w:t>
      </w:r>
      <w:r w:rsidR="00C12871">
        <w:t>1</w:t>
      </w:r>
      <w:r w:rsidR="000B695A">
        <w:t>1</w:t>
      </w:r>
      <w:r w:rsidR="00C12871">
        <w:t>,</w:t>
      </w:r>
      <w:r w:rsidR="000B695A">
        <w:t>3</w:t>
      </w:r>
      <w:r w:rsidR="00C12871">
        <w:t>0</w:t>
      </w:r>
      <w:r>
        <w:t xml:space="preserve"> sati kada će se ovo rješenje objaviti na mrežnoj stranici e-Oglasna ploča sudova. </w:t>
      </w:r>
    </w:p>
    <w:p w:rsidRDefault="00A3056C" w:rsidP="00C12871" w:rsidR="00A3056C" w:rsidRPr="0050089D">
      <w:pPr>
        <w:ind w:firstLine="705"/>
        <w:jc w:val="both"/>
      </w:pPr>
      <w:r>
        <w:t>II. Stečajn</w:t>
      </w:r>
      <w:r w:rsidR="002F5892">
        <w:t>i</w:t>
      </w:r>
      <w:r>
        <w:t>m upravitelj</w:t>
      </w:r>
      <w:r w:rsidR="002F5892">
        <w:t>em</w:t>
      </w:r>
      <w:r w:rsidR="00CD7355">
        <w:t xml:space="preserve"> </w:t>
      </w:r>
      <w:r w:rsidRPr="00570BA5">
        <w:t xml:space="preserve">dužnika imenuje se </w:t>
      </w:r>
      <w:r w:rsidR="002F5892">
        <w:t xml:space="preserve">Josip Jadran </w:t>
      </w:r>
      <w:proofErr w:type="spellStart"/>
      <w:r w:rsidR="002F5892">
        <w:t>Sekso</w:t>
      </w:r>
      <w:proofErr w:type="spellEnd"/>
      <w:r>
        <w:t xml:space="preserve"> iz </w:t>
      </w:r>
      <w:r w:rsidR="002F5892">
        <w:t>Šibenika</w:t>
      </w:r>
      <w:r>
        <w:t xml:space="preserve">, </w:t>
      </w:r>
      <w:r w:rsidR="002F5892">
        <w:t xml:space="preserve">Ulica Bože </w:t>
      </w:r>
      <w:proofErr w:type="spellStart"/>
      <w:r w:rsidR="002F5892">
        <w:t>Peričića</w:t>
      </w:r>
      <w:proofErr w:type="spellEnd"/>
      <w:r w:rsidR="002F5892">
        <w:t xml:space="preserve"> 26</w:t>
      </w:r>
      <w:r>
        <w:t xml:space="preserve">, OIB: </w:t>
      </w:r>
      <w:r w:rsidR="002F5892">
        <w:t>56627311158</w:t>
      </w:r>
      <w:r>
        <w:t xml:space="preserve">. </w:t>
      </w:r>
    </w:p>
    <w:p w:rsidRDefault="00A3056C" w:rsidP="00C12871" w:rsidR="00D2558E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0B695A">
        <w:t>KOPARA d.o.o., Zadar, Put Murvice 8, OIB: 57370066363</w:t>
      </w:r>
      <w:r w:rsidR="00D2558E">
        <w:t>.</w:t>
      </w:r>
    </w:p>
    <w:p w:rsidRDefault="00A3056C" w:rsidP="00C12871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C12871" w:rsidR="00C12871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C12871" w:rsidR="00C12871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="00C12871">
        <w:t xml:space="preserve">. </w:t>
      </w:r>
    </w:p>
    <w:p w:rsidRDefault="00A3056C" w:rsidP="00C12871" w:rsidR="00A3056C">
      <w:pPr>
        <w:pStyle w:val="Odlomakpopisa"/>
        <w:spacing w:after="200"/>
        <w:ind w:firstLine="720" w:left="0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12871" w:rsidP="00C12871" w:rsidR="00C12871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</w:t>
      </w:r>
      <w:r w:rsidR="000B695A">
        <w:t>15</w:t>
      </w:r>
      <w:r w:rsidR="00C12871">
        <w:t xml:space="preserve">. </w:t>
      </w:r>
      <w:r w:rsidR="000B695A">
        <w:t>veljače</w:t>
      </w:r>
      <w:r w:rsidR="00C12871">
        <w:t xml:space="preserve"> 201</w:t>
      </w:r>
      <w:r w:rsidR="000B695A">
        <w:t>6</w:t>
      </w:r>
      <w:r w:rsidR="00C12871">
        <w:t xml:space="preserve">. </w:t>
      </w:r>
      <w:r w:rsidRPr="003D4467">
        <w:t xml:space="preserve">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CD7355">
        <w:t>29</w:t>
      </w:r>
      <w:r w:rsidRPr="003D4467">
        <w:t xml:space="preserve">. </w:t>
      </w:r>
      <w:r w:rsidRPr="003D4467">
        <w:lastRenderedPageBreak/>
        <w:t>st. 1. Stečajnog zakona (Narodne novine b</w:t>
      </w:r>
      <w:r>
        <w:t>roj 71/15, dalje u tekstu: SZ) u kojem u bitnom navodi da</w:t>
      </w:r>
      <w:r w:rsidR="00C12871">
        <w:t xml:space="preserve"> dužnik </w:t>
      </w:r>
      <w:r>
        <w:t xml:space="preserve">na dan </w:t>
      </w:r>
      <w:r w:rsidR="000B695A">
        <w:t>8</w:t>
      </w:r>
      <w:r>
        <w:t xml:space="preserve">. </w:t>
      </w:r>
      <w:r w:rsidR="000B695A">
        <w:t xml:space="preserve">veljače </w:t>
      </w:r>
      <w:r w:rsidRPr="003D4467">
        <w:t>201</w:t>
      </w:r>
      <w:r w:rsidR="000B695A">
        <w:t>6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D2558E">
        <w:t>120</w:t>
      </w:r>
      <w:r>
        <w:t xml:space="preserve"> </w:t>
      </w:r>
      <w:r w:rsidRPr="003D4467">
        <w:t xml:space="preserve">dana u ukupnom iznosu </w:t>
      </w:r>
      <w:r w:rsidR="000B695A">
        <w:t>od 283.488,48</w:t>
      </w:r>
      <w:r w:rsidR="00796F41">
        <w:t xml:space="preserve"> </w:t>
      </w:r>
      <w:r>
        <w:t xml:space="preserve">kuna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0B695A">
        <w:t>25</w:t>
      </w:r>
      <w:r>
        <w:t xml:space="preserve">. </w:t>
      </w:r>
      <w:r w:rsidR="000B695A">
        <w:t>ožujka</w:t>
      </w:r>
      <w:r>
        <w:t xml:space="preserve"> 201</w:t>
      </w:r>
      <w:r w:rsidR="000B695A">
        <w:t>6</w:t>
      </w:r>
      <w:r>
        <w:t xml:space="preserve">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B695A" w:rsidP="000B695A" w:rsidR="000B695A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 xml:space="preserve">obveza dužnika niti predložile otvaranje stečajnoga postupka oglasom određenom roku, te da iz potvrde Financijske agencije od </w:t>
      </w:r>
      <w:r>
        <w:t>2</w:t>
      </w:r>
      <w:r w:rsidRPr="003D4467">
        <w:t xml:space="preserve">. </w:t>
      </w:r>
      <w:r>
        <w:t>ožujka</w:t>
      </w:r>
      <w:r w:rsidRPr="003D4467">
        <w:t xml:space="preserve"> 201</w:t>
      </w:r>
      <w:r>
        <w:t>8</w:t>
      </w:r>
      <w:r w:rsidRPr="003D4467">
        <w:t xml:space="preserve">. proizlazi da je račun dužnika i dalje u blokadi zbog neizvršenih osnova za plaćanje u naprijed iznosu </w:t>
      </w:r>
      <w:r>
        <w:t xml:space="preserve">od 12.412,75 kuna </w:t>
      </w:r>
      <w:r w:rsidRPr="003D4467">
        <w:t xml:space="preserve">u neprekinutom razdoblju od </w:t>
      </w:r>
      <w:r>
        <w:t>807</w:t>
      </w:r>
      <w:r w:rsidRPr="003D4467">
        <w:t xml:space="preserve"> dana, to je temeljem odredbi čl. 431. i 432. SZ-a, u svezi s odredbama čl. 132. i 133. te 286. do 292. istog, donesena odluka kao u točki I. do IV. izreke ovog rješenja.  </w:t>
      </w:r>
    </w:p>
    <w:p w:rsidRDefault="000B695A" w:rsidP="000B695A" w:rsidR="000B695A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C12871">
        <w:t>Napominje se da su nalog za upis činjenice otvaranja stečajnog postupka nad dužnikom, a posljedično istom i dostava ovog rješenja Hrvatskoj agenciji za civilno</w:t>
      </w:r>
      <w:r w:rsidRPr="009A255F">
        <w:t xml:space="preserve">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="00C12871">
        <w:t xml:space="preserve"> stečajnog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0B695A">
        <w:t>22</w:t>
      </w:r>
      <w:r w:rsidR="00AA1768">
        <w:t>. 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otpravka-ovlaštena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Mužanović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AA1768" w:rsidP="00A3056C" w:rsidR="00AA1768">
      <w:pPr>
        <w:ind w:firstLine="708"/>
        <w:jc w:val="both"/>
      </w:pPr>
    </w:p>
    <w:p w:rsidRDefault="00C12871" w:rsidP="009511ED" w:rsidR="00C12871">
      <w:pPr>
        <w:ind w:firstLine="360"/>
        <w:jc w:val="both"/>
      </w:pPr>
    </w:p>
    <w:p w:rsidRDefault="009511ED" w:rsidP="00C12871" w:rsidR="009511ED" w:rsidRPr="00050593">
      <w:pPr>
        <w:ind w:firstLine="708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C12871" w:rsidR="009511ED" w:rsidRPr="00050593">
      <w:pPr>
        <w:jc w:val="both"/>
      </w:pP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3CD8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C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0B695A">
      <w:t>227/</w:t>
    </w:r>
    <w:r>
      <w:t>201</w:t>
    </w:r>
    <w:r w:rsidR="000B695A">
      <w:t>6</w:t>
    </w:r>
    <w:r>
      <w:t>-</w:t>
    </w:r>
    <w:r w:rsidR="00796F41">
      <w:t>1</w:t>
    </w:r>
    <w:r w:rsidR="000B695A">
      <w:t>4</w:t>
    </w:r>
  </w:p>
  <w:p w:rsidRDefault="00823CD8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871" w:rsidP="00E0179B" w:rsidR="00E0179B" w:rsidRPr="008C3132">
    <w:pPr>
      <w:ind w:left="5664"/>
    </w:pPr>
    <w:r>
      <w:t xml:space="preserve">     </w:t>
    </w:r>
    <w:r w:rsidR="00E0179B">
      <w:t>Poslovni broj 3. St-</w:t>
    </w:r>
    <w:r w:rsidR="000B695A">
      <w:t>227/</w:t>
    </w:r>
    <w:r w:rsidR="00D2558E">
      <w:t>201</w:t>
    </w:r>
    <w:r w:rsidR="000B695A">
      <w:t>6</w:t>
    </w:r>
    <w:r w:rsidR="00D2558E">
      <w:t>-1</w:t>
    </w:r>
    <w:r w:rsidR="000B695A">
      <w:t>4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B695A"/>
    <w:rsid w:val="00246A36"/>
    <w:rsid w:val="002F5892"/>
    <w:rsid w:val="00363554"/>
    <w:rsid w:val="003B68C9"/>
    <w:rsid w:val="004901DF"/>
    <w:rsid w:val="004D2225"/>
    <w:rsid w:val="0052527F"/>
    <w:rsid w:val="005F7E0C"/>
    <w:rsid w:val="00651BB9"/>
    <w:rsid w:val="00696465"/>
    <w:rsid w:val="00723876"/>
    <w:rsid w:val="0078096A"/>
    <w:rsid w:val="0079293D"/>
    <w:rsid w:val="00796F41"/>
    <w:rsid w:val="008222BA"/>
    <w:rsid w:val="00823CD8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A1768"/>
    <w:rsid w:val="00AB387D"/>
    <w:rsid w:val="00BC5760"/>
    <w:rsid w:val="00BE4EBD"/>
    <w:rsid w:val="00C008B4"/>
    <w:rsid w:val="00C12871"/>
    <w:rsid w:val="00CB0B72"/>
    <w:rsid w:val="00CC0A14"/>
    <w:rsid w:val="00CD7355"/>
    <w:rsid w:val="00D2558E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C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3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CD8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CD8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CD8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C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3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CD8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CD8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CD8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KOPARA d.o.o. za međunarodnu špediciju i transport, trgovinu i turizam</izvorni_sadrzaj>
    <derivirana_varijabla naziv="DomainObject.Predmet.ProtustrankaFormated_1">  KOPARA d.o.o. za međunarodnu špediciju i transport, trgovinu i turizam</derivirana_varijabla>
  </DomainObject.Predmet.ProtustrankaFormated>
  <DomainObject.Predmet.ProtustrankaFormatedOIB>
    <izvorni_sadrzaj>  KOPARA d.o.o. za međunarodnu špediciju i transport, trgovinu i turizam, OIB 57370066363</izvorni_sadrzaj>
    <derivirana_varijabla naziv="DomainObject.Predmet.ProtustrankaFormatedOIB_1">  KOPARA d.o.o. za međunarodnu špediciju i transport, trgovinu i turizam, OIB 57370066363</derivirana_varijabla>
  </DomainObject.Predmet.ProtustrankaFormatedOIB>
  <DomainObject.Predmet.ProtustrankaFormatedWithAdress>
    <izvorni_sadrzaj> KOPARA d.o.o. za međunarodnu špediciju i transport, trgovinu i turizam, Put Murvice 8, 23000 Zadar</izvorni_sadrzaj>
    <derivirana_varijabla naziv="DomainObject.Predmet.ProtustrankaFormatedWithAdress_1"> KOPARA d.o.o. za međunarodnu špediciju i transport, trgovinu i turizam, Put Murvice 8, 23000 Zadar</derivirana_varijabla>
  </DomainObject.Predmet.ProtustrankaFormatedWithAdress>
  <DomainObject.Predmet.ProtustrankaFormatedWithAdressOIB>
    <izvorni_sadrzaj> KOPARA d.o.o. za međunarodnu špediciju i transport, trgovinu i turizam, OIB 57370066363, Put Murvice 8, 23000 Zadar</izvorni_sadrzaj>
    <derivirana_varijabla naziv="DomainObject.Predmet.ProtustrankaFormatedWithAdressOIB_1"> KOPARA d.o.o. za međunarodnu špediciju i transport, trgovinu i turizam, OIB 57370066363, Put Murvice 8, 23000 Zadar</derivirana_varijabla>
  </DomainObject.Predmet.ProtustrankaFormatedWithAdressOIB>
  <DomainObject.Predmet.ProtustrankaWithAdress>
    <izvorni_sadrzaj>KOPARA d.o.o. za međunarodnu špediciju i transport, trgovinu i turizam Put Murvice 8, 23000 Zadar</izvorni_sadrzaj>
    <derivirana_varijabla naziv="DomainObject.Predmet.ProtustrankaWithAdress_1">KOPARA d.o.o. za međunarodnu špediciju i transport, trgovinu i turizam Put Murvice 8, 23000 Zadar</derivirana_varijabla>
  </DomainObject.Predmet.ProtustrankaWithAdress>
  <DomainObject.Predmet.ProtustrankaWithAdressOIB>
    <izvorni_sadrzaj>KOPARA d.o.o. za međunarodnu špediciju i transport, trgovinu i turizam, OIB 57370066363, Put Murvice 8, 23000 Zadar</izvorni_sadrzaj>
    <derivirana_varijabla naziv="DomainObject.Predmet.ProtustrankaWithAdressOIB_1">KOPARA d.o.o. za međunarodnu špediciju i transport, trgovinu i turizam, OIB 57370066363, Put Murvice 8, 23000 Zadar</derivirana_varijabla>
  </DomainObject.Predmet.ProtustrankaWithAdressOIB>
  <DomainObject.Predmet.ProtustrankaNazivFormated>
    <izvorni_sadrzaj>KOPARA d.o.o. za međunarodnu špediciju i transport, trgovinu i turizam</izvorni_sadrzaj>
    <derivirana_varijabla naziv="DomainObject.Predmet.ProtustrankaNazivFormated_1">KOPARA d.o.o. za međunarodnu špediciju i transport, trgovinu i turizam</derivirana_varijabla>
  </DomainObject.Predmet.ProtustrankaNazivFormated>
  <DomainObject.Predmet.ProtustrankaNazivFormatedOIB>
    <izvorni_sadrzaj>KOPARA d.o.o. za međunarodnu špediciju i transport, trgovinu i turizam, OIB 57370066363</izvorni_sadrzaj>
    <derivirana_varijabla naziv="DomainObject.Predmet.ProtustrankaNazivFormatedOIB_1">KOPARA d.o.o. za međunarodnu špediciju i transport, trgovinu i turizam, OIB 57370066363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283488.48</izvorni_sadrzaj>
    <derivirana_varijabla naziv="DomainObject.Predmet.TrenutnaVrijednost_1">283488.48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KOPARA d.o.o. za međunarodnu špediciju i transport, trgovinu i turizam</item>
    </izvorni_sadrzaj>
    <derivirana_varijabla naziv="DomainObject.Predmet.ProtuStrankaListFormated_1">
      <item>KOPARA d.o.o. za međunarodnu špediciju i transport, trgovinu i turizam</item>
    </derivirana_varijabla>
  </DomainObject.Predmet.ProtuStrankaListFormated>
  <DomainObject.Predmet.ProtuStrankaListFormatedOIB>
    <izvorni_sadrzaj>
      <item>KOPARA d.o.o. za međunarodnu špediciju i transport, trgovinu i turizam, OIB 57370066363</item>
    </izvorni_sadrzaj>
    <derivirana_varijabla naziv="DomainObject.Predmet.ProtuStrankaListFormatedOIB_1">
      <item>KOPARA d.o.o. za međunarodnu špediciju i transport, trgovinu i turizam, OIB 57370066363</item>
    </derivirana_varijabla>
  </DomainObject.Predmet.ProtuStrankaListFormatedOIB>
  <DomainObject.Predmet.ProtuStrankaListFormatedWithAdress>
    <izvorni_sadrzaj>
      <item>KOPARA d.o.o. za međunarodnu špediciju i transport, trgovinu i turizam, Put Murvice 8, 23000 Zadar</item>
    </izvorni_sadrzaj>
    <derivirana_varijabla naziv="DomainObject.Predmet.ProtuStrankaListFormatedWithAdress_1">
      <item>KOPARA d.o.o. za međunarodnu špediciju i transport, trgovinu i turizam, Put Murvice 8, 23000 Zadar</item>
    </derivirana_varijabla>
  </DomainObject.Predmet.ProtuStrankaListFormatedWithAdress>
  <DomainObject.Predmet.ProtuStrankaListFormatedWithAdressOIB>
    <izvorni_sadrzaj>
      <item>KOPARA d.o.o. za međunarodnu špediciju i transport, trgovinu i turizam, OIB 57370066363, Put Murvice 8, 23000 Zadar</item>
    </izvorni_sadrzaj>
    <derivirana_varijabla naziv="DomainObject.Predmet.ProtuStrankaListFormatedWithAdressOIB_1">
      <item>KOPARA d.o.o. za međunarodnu špediciju i transport, trgovinu i turizam, OIB 57370066363, Put Murvice 8, 23000 Zadar</item>
    </derivirana_varijabla>
  </DomainObject.Predmet.ProtuStrankaListFormatedWithAdressOIB>
  <DomainObject.Predmet.ProtuStrankaListNazivFormated>
    <izvorni_sadrzaj>
      <item>KOPARA d.o.o. za međunarodnu špediciju i transport, trgovinu i turizam</item>
    </izvorni_sadrzaj>
    <derivirana_varijabla naziv="DomainObject.Predmet.ProtuStrankaListNazivFormated_1">
      <item>KOPARA d.o.o. za međunarodnu špediciju i transport, trgovinu i turizam</item>
    </derivirana_varijabla>
  </DomainObject.Predmet.ProtuStrankaListNazivFormated>
  <DomainObject.Predmet.ProtuStrankaListNazivFormatedOIB>
    <izvorni_sadrzaj>
      <item>KOPARA d.o.o. za međunarodnu špediciju i transport, trgovinu i turizam, OIB 57370066363</item>
    </izvorni_sadrzaj>
    <derivirana_varijabla naziv="DomainObject.Predmet.ProtuStrankaListNazivFormatedOIB_1">
      <item>KOPARA d.o.o. za međunarodnu špediciju i transport, trgovinu i turizam, OIB 57370066363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KOPARA d.o.o. za međunarodnu špediciju i transport, trgovinu i turizam</izvorni_sadrzaj>
    <derivirana_varijabla naziv="DomainObject.Predmet.ProtustrankaIDrugi_1">KOPARA d.o.o. za međunarodnu špediciju i transport,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KOPARA d.o.o. za međunarodnu špediciju i transport, trgovinu i turizam, OIB 57370066363, Put Murvice 8, 23000 Zadar</izvorni_sadrzaj>
    <derivirana_varijabla naziv="DomainObject.Predmet.ProtustrankaIDrugiAdressOIB_1">KOPARA d.o.o. za međunarodnu špediciju i transport, trgovinu i turizam, OIB 57370066363, Put Murvice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KOPARA d.o.o. za međunarodnu špediciju i transport, trgovinu i turizam</item>
    </izvorni_sadrzaj>
    <derivirana_varijabla naziv="DomainObject.Predmet.SudioniciListNaziv_1">
      <item>Financijska agencija</item>
      <item>KOPARA d.o.o. za međunarodnu špediciju i transport, trgovinu i turizam</item>
    </derivirana_varijabla>
  </DomainObject.Predmet.SudioniciListNaziv>
  <DomainObject.Predmet.SudioniciListAdressOIB>
    <izvorni_sadrzaj>
      <item>Financijska agencija, OIB 85821130368, Ivana Danila 4,23000 Zadar</item>
      <item>KOPARA d.o.o. za međunarodnu špediciju i transport, trgovinu i turizam, OIB 57370066363, Put Murvice 8,23000 Zadar</item>
    </izvorni_sadrzaj>
    <derivirana_varijabla naziv="DomainObject.Predmet.SudioniciListAdressOIB_1">
      <item>Financijska agencija, OIB 85821130368, Ivana Danila 4,23000 Zadar</item>
      <item>KOPARA d.o.o. za međunarodnu špediciju i transport, trgovinu i turizam, OIB 57370066363, Put Murvice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57370066363</item>
    </izvorni_sadrzaj>
    <derivirana_varijabla naziv="DomainObject.Predmet.SudioniciListNazivOIB_1">
      <item>, OIB 85821130368</item>
      <item>, OIB 57370066363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5399</properties:Characters>
  <properties:Lines>115</properties:Lines>
  <properties:Paragraphs>39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2017-09-29T12:31:00Z</cp:lastPrinted>
  <dcterms:modified xmlns:xsi="http://www.w3.org/2001/XMLSchema-instance" xsi:type="dcterms:W3CDTF">2018-03-22T10:28:00Z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(St-227-2016- kopara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