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c76e" w14:paraId="c10c76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 xml:space="preserve">        5. St-441/2017-2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8565C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TURISTIČKA AGENCIJA SAMOBOR RECEPTIVE d.o.o. za turizam, Samobor, Vladimira </w:t>
      </w:r>
      <w:proofErr w:type="spellStart"/>
      <w:r w:rsidRPr="0048565C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48565C">
        <w:rPr>
          <w:rFonts w:cs="Times New Roman" w:eastAsia="Times New Roman"/>
          <w:szCs w:val="20"/>
          <w:lang w:eastAsia="hr-HR"/>
        </w:rPr>
        <w:t xml:space="preserve"> 1, MBS: 080295197, OIB: 70685349543, 12. prosinca 2017.</w:t>
      </w:r>
      <w:r w:rsidRPr="0048565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>r i j e š i o   j e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TURISTIČKA AGENCIJA SAMOBOR RECEPTIVE d.o.o. za turizam, Samobor, Vladimira </w:t>
      </w:r>
      <w:proofErr w:type="spellStart"/>
      <w:r w:rsidRPr="0048565C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48565C">
        <w:rPr>
          <w:rFonts w:cs="Times New Roman" w:eastAsia="Times New Roman"/>
          <w:szCs w:val="20"/>
          <w:lang w:eastAsia="hr-HR"/>
        </w:rPr>
        <w:t xml:space="preserve"> 1, MBS: 080295197, OIB: 70685349543.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9,00 sati u ovome sudu u Bjelovaru, Šetalište dr. </w:t>
      </w:r>
      <w:proofErr w:type="spellStart"/>
      <w:r w:rsidRPr="0048565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8565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8565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8565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- zakonski zastupnik dužnika Žarko Radoš.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>III. Nalaže se zakonskom zastupniku dužnika Žarku Radošu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>Obrazloženje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</w:t>
      </w:r>
      <w:r w:rsidRPr="0048565C">
        <w:rPr>
          <w:rFonts w:cs="Times New Roman" w:eastAsia="Times New Roman"/>
          <w:szCs w:val="20"/>
          <w:lang w:eastAsia="hr-HR"/>
        </w:rPr>
        <w:t xml:space="preserve"> TURISTIČKA AGENCIJA SAMOBOR RECEPTIVE d.o.o. za turizam, Samobor, Vladimira </w:t>
      </w:r>
      <w:proofErr w:type="spellStart"/>
      <w:r w:rsidRPr="0048565C">
        <w:rPr>
          <w:rFonts w:cs="Times New Roman" w:eastAsia="Times New Roman"/>
          <w:szCs w:val="20"/>
          <w:lang w:eastAsia="hr-HR"/>
        </w:rPr>
        <w:t>Ruždjaka</w:t>
      </w:r>
      <w:proofErr w:type="spellEnd"/>
      <w:r w:rsidRPr="0048565C">
        <w:rPr>
          <w:rFonts w:cs="Times New Roman" w:eastAsia="Times New Roman"/>
          <w:szCs w:val="20"/>
          <w:lang w:eastAsia="hr-HR"/>
        </w:rPr>
        <w:t xml:space="preserve"> 1, koji je zaprimljen pod brojem St-3417/2016.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48565C">
        <w:rPr>
          <w:rFonts w:cs="Times New Roman" w:eastAsia="Times New Roman"/>
          <w:szCs w:val="20"/>
          <w:lang w:eastAsia="hr-HR"/>
        </w:rPr>
        <w:lastRenderedPageBreak/>
        <w:t xml:space="preserve">od 706 dana, u ukupnom iznosu od 204.651,64 kn, u koji iznos je uračunata kamata i naknada Financijske agencije za provedbu ovrhe na novčanim sredstvima. Prema podacima koje je FINI dostavio Hrvatski zavod za mirovinsko osiguranje </w:t>
      </w:r>
      <w:r w:rsidRPr="0048565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St-4475/2016 ustupljen je Trgovačkom sudu u Bjelovaru  na daljnji postupak.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48565C">
        <w:rPr>
          <w:rFonts w:cs="Times New Roman" w:eastAsia="Times New Roman"/>
          <w:noProof/>
          <w:szCs w:val="20"/>
          <w:lang w:eastAsia="hr-HR"/>
        </w:rPr>
        <w:t>2017.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8565C" w:rsidP="0048565C" w:rsidR="0048565C" w:rsidRPr="004856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8565C" w:rsidP="0048565C" w:rsidR="0048565C" w:rsidRPr="004856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8565C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 xml:space="preserve">      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565C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565C" w:rsidP="0048565C" w:rsidR="0048565C" w:rsidRPr="004856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65C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02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St-441/2017-2</izvorni_sadrzaj>
    <derivirana_varijabla naziv="DomainObject.Oznaka_1">St-441/2017-2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AGENCIJA SAMOBOR RECEPTIVE d.o.o. zastupanog po punomoćniku Žarko Radoš</izvorni_sadrzaj>
    <derivirana_varijabla naziv="DomainObject.Predmet.ProtustrankaFormated_1">  TURISTIČKA AGENCIJA SAMOBOR RECEPTIVE d.o.o. zastupanog po punomoćniku Žarko Radoš</derivirana_varijabla>
  </DomainObject.Predmet.ProtustrankaFormated>
  <DomainObject.Predmet.ProtustrankaFormatedOIB>
    <izvorni_sadrzaj>  TURISTIČKA AGENCIJA SAMOBOR RECEPTIVE d.o.o., OIB 70685349543 zastupanog po punomoćniku Žarko Radoš</izvorni_sadrzaj>
    <derivirana_varijabla naziv="DomainObject.Predmet.ProtustrankaFormatedOIB_1">  TURISTIČKA AGENCIJA SAMOBOR RECEPTIVE d.o.o., OIB 70685349543 zastupanog po punomoćniku Žarko Radoš</derivirana_varijabla>
  </DomainObject.Predmet.ProtustrankaFormatedOIB>
  <DomainObject.Predmet.ProtustrankaFormatedWithAdress>
    <izvorni_sadrzaj> TURISTIČKA AGENCIJA SAMOBOR RECEPTIVE d.o.o., Vladimira Ruždjaka 1, 10430 Samobor zastupanog po punomoćniku Žarko Radoš</izvorni_sadrzaj>
    <derivirana_varijabla naziv="DomainObject.Predmet.ProtustrankaFormatedWithAdress_1"> TURISTIČKA AGENCIJA SAMOBOR RECEPTIVE d.o.o., Vladimira Ruždjaka 1, 10430 Samobor zastupanog po punomoćniku Žarko Radoš</derivirana_varijabla>
  </DomainObject.Predmet.ProtustrankaFormatedWithAdress>
  <DomainObject.Predmet.ProtustrankaFormatedWithAdressOIB>
    <izvorni_sadrzaj> TURISTIČKA AGENCIJA SAMOBOR RECEPTIVE d.o.o., OIB 70685349543, Vladimira Ruždjaka 1, 10430 Samobor zastupanog po punomoćniku Žarko Radoš</izvorni_sadrzaj>
    <derivirana_varijabla naziv="DomainObject.Predmet.ProtustrankaFormatedWithAdressOIB_1"> TURISTIČKA AGENCIJA SAMOBOR RECEPTIVE d.o.o., OIB 70685349543, Vladimira Ruždjaka 1, 10430 Samobor zastupanog po punomoćniku Žarko Radoš</derivirana_varijabla>
  </DomainObject.Predmet.ProtustrankaFormatedWithAdressOIB>
  <DomainObject.Predmet.ProtustrankaWithAdress>
    <izvorni_sadrzaj>TURISTIČKA AGENCIJA SAMOBOR RECEPTIVE d.o.o. Vladimira Ruždjaka 1, 10430 Samobor</izvorni_sadrzaj>
    <derivirana_varijabla naziv="DomainObject.Predmet.ProtustrankaWithAdress_1">TURISTIČKA AGENCIJA SAMOBOR RECEPTIVE d.o.o. Vladimira Ruždjaka 1, 10430 Samobor</derivirana_varijabla>
  </DomainObject.Predmet.ProtustrankaWithAdress>
  <DomainObject.Predmet.ProtustrankaWithAdressOIB>
    <izvorni_sadrzaj>TURISTIČKA AGENCIJA SAMOBOR RECEPTIVE d.o.o., OIB 70685349543, Vladimira Ruždjaka 1, 10430 Samobor</izvorni_sadrzaj>
    <derivirana_varijabla naziv="DomainObject.Predmet.ProtustrankaWithAdressOIB_1">TURISTIČKA AGENCIJA SAMOBOR RECEPTIVE d.o.o., OIB 70685349543, Vladimira Ruždjaka 1, 10430 Samobor</derivirana_varijabla>
  </DomainObject.Predmet.ProtustrankaWithAdressOIB>
  <DomainObject.Predmet.ProtustrankaNazivFormated>
    <izvorni_sadrzaj>TURISTIČKA AGENCIJA SAMOBOR RECEPTIVE d.o.o.</izvorni_sadrzaj>
    <derivirana_varijabla naziv="DomainObject.Predmet.ProtustrankaNazivFormated_1">TURISTIČKA AGENCIJA SAMOBOR RECEPTIVE d.o.o.</derivirana_varijabla>
  </DomainObject.Predmet.ProtustrankaNazivFormated>
  <DomainObject.Predmet.ProtustrankaNazivFormatedOIB>
    <izvorni_sadrzaj>TURISTIČKA AGENCIJA SAMOBOR RECEPTIVE d.o.o., OIB 70685349543</izvorni_sadrzaj>
    <derivirana_varijabla naziv="DomainObject.Predmet.ProtustrankaNazivFormatedOIB_1">TURISTIČKA AGENCIJA SAMOBOR RECEPTIVE d.o.o., OIB 70685349543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TURISTIČKA AGENCIJA SAMOBOR RECEPTIVE d.o.o. zastupanog po punomoćniku Žarko Radoš</item>
    </izvorni_sadrzaj>
    <derivirana_varijabla naziv="DomainObject.Predmet.ProtuStrankaListFormated_1">
      <item>TURISTIČKA AGENCIJA SAMOBOR RECEPTIVE d.o.o. zastupanog po punomoćniku Žarko Radoš</item>
    </derivirana_varijabla>
  </DomainObject.Predmet.ProtuStrankaListFormated>
  <DomainObject.Predmet.ProtuStrankaListFormatedOIB>
    <izvorni_sadrzaj>
      <item>TURISTIČKA AGENCIJA SAMOBOR RECEPTIVE d.o.o., OIB 70685349543 zastupanog po punomoćniku Žarko Radoš</item>
    </izvorni_sadrzaj>
    <derivirana_varijabla naziv="DomainObject.Predmet.ProtuStrankaListFormatedOIB_1">
      <item>TURISTIČKA AGENCIJA SAMOBOR RECEPTIVE d.o.o., OIB 70685349543 zastupanog po punomoćniku Žarko Radoš</item>
    </derivirana_varijabla>
  </DomainObject.Predmet.ProtuStrankaListFormatedOIB>
  <DomainObject.Predmet.ProtuStrankaListFormatedWithAdress>
    <izvorni_sadrzaj>
      <item>TURISTIČKA AGENCIJA SAMOBOR RECEPTIVE d.o.o., Vladimira Ruždjaka 1, 10430 Samobor zastupanog po punomoćniku Žarko Radoš</item>
    </izvorni_sadrzaj>
    <derivirana_varijabla naziv="DomainObject.Predmet.ProtuStrankaListFormatedWithAdress_1">
      <item>TURISTIČKA AGENCIJA SAMOBOR RECEPTIVE d.o.o., Vladimira Ruždjaka 1, 10430 Samobor zastupanog po punomoćniku Žarko Radoš</item>
    </derivirana_varijabla>
  </DomainObject.Predmet.ProtuStrankaListFormatedWithAdress>
  <DomainObject.Predmet.ProtuStrankaListFormatedWithAdressOIB>
    <izvorni_sadrzaj>
      <item>TURISTIČKA AGENCIJA SAMOBOR RECEPTIVE d.o.o., OIB 70685349543, Vladimira Ruždjaka 1, 10430 Samobor zastupanog po punomoćniku Žarko Radoš</item>
    </izvorni_sadrzaj>
    <derivirana_varijabla naziv="DomainObject.Predmet.ProtuStrankaListFormatedWithAdressOIB_1">
      <item>TURISTIČKA AGENCIJA SAMOBOR RECEPTIVE d.o.o., OIB 70685349543, Vladimira Ruždjaka 1, 10430 Samobor zastupanog po punomoćniku Žarko Radoš</item>
    </derivirana_varijabla>
  </DomainObject.Predmet.ProtuStrankaListFormatedWithAdressOIB>
  <DomainObject.Predmet.ProtuStrankaListNazivFormated>
    <izvorni_sadrzaj>
      <item>TURISTIČKA AGENCIJA SAMOBOR RECEPTIVE d.o.o.</item>
    </izvorni_sadrzaj>
    <derivirana_varijabla naziv="DomainObject.Predmet.ProtuStrankaListNazivFormated_1">
      <item>TURISTIČKA AGENCIJA SAMOBOR RECEPTIVE d.o.o.</item>
    </derivirana_varijabla>
  </DomainObject.Predmet.ProtuStrankaListNazivFormated>
  <DomainObject.Predmet.ProtuStrankaListNazivFormatedOIB>
    <izvorni_sadrzaj>
      <item>TURISTIČKA AGENCIJA SAMOBOR RECEPTIVE d.o.o., OIB 70685349543</item>
    </izvorni_sadrzaj>
    <derivirana_varijabla naziv="DomainObject.Predmet.ProtuStrankaListNazivFormatedOIB_1">
      <item>TURISTIČKA AGENCIJA SAMOBOR RECEPTIVE d.o.o., OIB 70685349543</item>
    </derivirana_varijabla>
  </DomainObject.Predmet.ProtuStrankaListNazivFormatedOIB>
  <DomainObject.Predmet.OstaliListFormated>
    <izvorni_sadrzaj>
      <item>Žarko Radoš punomoćnik sudionika u postupku TURISTIČKA AGENCIJA SAMOBOR RECEPTIVE d.o.o.</item>
    </izvorni_sadrzaj>
    <derivirana_varijabla naziv="DomainObject.Predmet.OstaliListFormated_1">
      <item>Žarko Radoš punomoćnik sudionika u postupku TURISTIČKA AGENCIJA SAMOBOR RECEPTIVE d.o.o.</item>
    </derivirana_varijabla>
  </DomainObject.Predmet.OstaliListFormated>
  <DomainObject.Predmet.OstaliListFormatedOIB>
    <izvorni_sadrzaj>
      <item>Žarko Radoš, OIB 80581988020 punomoćnik sudionika u postupku TURISTIČKA AGENCIJA SAMOBOR RECEPTIVE d.o.o.</item>
    </izvorni_sadrzaj>
    <derivirana_varijabla naziv="DomainObject.Predmet.OstaliListFormatedOIB_1">
      <item>Žarko Radoš, OIB 80581988020 punomoćnik sudionika u postupku TURISTIČKA AGENCIJA SAMOBOR RECEPTIVE d.o.o.</item>
    </derivirana_varijabla>
  </DomainObject.Predmet.OstaliListFormatedOIB>
  <DomainObject.Predmet.OstaliListFormatedWithAdress>
    <izvorni_sadrzaj>
      <item>Žarko Radoš, Vladimira Ruždjaka 1, 10430 Samobor punomoćnik sudionika u postupku TURISTIČKA AGENCIJA SAMOBOR RECEPTIVE d.o.o.</item>
    </izvorni_sadrzaj>
    <derivirana_varijabla naziv="DomainObject.Predmet.OstaliListFormatedWithAdress_1">
      <item>Žarko Radoš, Vladimira Ruždjaka 1, 10430 Samobor punomoćnik sudionika u postupku TURISTIČKA AGENCIJA SAMOBOR RECEPTIVE d.o.o.</item>
    </derivirana_varijabla>
  </DomainObject.Predmet.OstaliListFormatedWithAdress>
  <DomainObject.Predmet.OstaliListFormatedWithAdressOIB>
    <izvorni_sadrzaj>
      <item>Žarko Radoš, OIB 80581988020, Vladimira Ruždjaka 1, 10430 Samobor punomoćnik sudionika u postupku TURISTIČKA AGENCIJA SAMOBOR RECEPTIVE d.o.o.</item>
    </izvorni_sadrzaj>
    <derivirana_varijabla naziv="DomainObject.Predmet.OstaliListFormatedWithAdressOIB_1">
      <item>Žarko Radoš, OIB 80581988020, Vladimira Ruždjaka 1, 10430 Samobor punomoćnik sudionika u postupku TURISTIČKA AGENCIJA SAMOBOR RECEPTIVE d.o.o.</item>
    </derivirana_varijabla>
  </DomainObject.Predmet.OstaliListFormatedWithAdressOIB>
  <DomainObject.Predmet.OstaliListNazivFormated>
    <izvorni_sadrzaj>
      <item>Žarko Radoš</item>
    </izvorni_sadrzaj>
    <derivirana_varijabla naziv="DomainObject.Predmet.OstaliListNazivFormated_1">
      <item>Žarko Radoš</item>
    </derivirana_varijabla>
  </DomainObject.Predmet.OstaliListNazivFormated>
  <DomainObject.Predmet.OstaliListNazivFormatedOIB>
    <izvorni_sadrzaj>
      <item>Žarko Radoš, OIB 80581988020</item>
    </izvorni_sadrzaj>
    <derivirana_varijabla naziv="DomainObject.Predmet.OstaliListNazivFormatedOIB_1">
      <item>Žarko Radoš, OIB 80581988020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St-441/2017-2</izvorni_sadrzaj>
    <derivirana_varijabla naziv="DomainObject.PoslovniBrojDokumenta_1">St-441/2017-2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TURISTIČKA AGENCIJA SAMOBOR RECEPTIVE d.o.o.</izvorni_sadrzaj>
    <derivirana_varijabla naziv="DomainObject.Predmet.ProtustrankaIDrugi_1">TURISTIČKA AGENCIJA SAMOBOR RECEPTIVE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TURISTIČKA AGENCIJA SAMOBOR RECEPTIVE d.o.o., OIB 70685349543, Vladimira Ruždjaka 1, 10430 Samobor</izvorni_sadrzaj>
    <derivirana_varijabla naziv="DomainObject.Predmet.ProtustrankaIDrugiAdressOIB_1">TURISTIČKA AGENCIJA SAMOBOR RECEPTIVE d.o.o., OIB 70685349543, Vladimira Ruždjaka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SAMOBOR RECEPTIVE d.o.o.</item>
      <item>FINA Regionalni centar Zagreb</item>
      <item>Žarko Radoš</item>
    </izvorni_sadrzaj>
    <derivirana_varijabla naziv="DomainObject.Predmet.SudioniciListNaziv_1">
      <item>TURISTIČKA AGENCIJA SAMOBOR RECEPTIVE d.o.o.</item>
      <item>FINA Regionalni centar Zagreb</item>
      <item>Žarko Radoš</item>
    </derivirana_varijabla>
  </DomainObject.Predmet.SudioniciListNaziv>
  <DomainObject.Predmet.SudioniciListAdressOIB>
    <izvorni_sadrzaj>
      <item>TURISTIČKA AGENCIJA SAMOBOR RECEPTIVE d.o.o., OIB 70685349543, Vladimira Ruždjaka 1,10430 Samobor</item>
      <item>FINA Regionalni centar Zagreb, OIB 85821130368, Trg svibanjskih žrtava 1995. 1,10000 Zagreb</item>
      <item>Žarko Radoš, OIB 80581988020, Vladimira Ruždjaka 1,10430 Samobor</item>
    </izvorni_sadrzaj>
    <derivirana_varijabla naziv="DomainObject.Predmet.SudioniciListAdressOIB_1">
      <item>TURISTIČKA AGENCIJA SAMOBOR RECEPTIVE d.o.o., OIB 70685349543, Vladimira Ruždjaka 1,10430 Samobor</item>
      <item>FINA Regionalni centar Zagreb, OIB 85821130368, Trg svibanjskih žrtava 1995. 1,10000 Zagreb</item>
      <item>Žarko Radoš, OIB 80581988020, Vladimira Ruždjaka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ED553-3490-4DBC-B9A2-9D924E11E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3026</properties:Characters>
  <properties:Lines>89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