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ea73" w14:paraId="8d1ea7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00450">
        <w:t>6033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F7ABF">
        <w:t>04. veljače</w:t>
      </w:r>
      <w:r w:rsidR="00D53D96">
        <w:t xml:space="preserve">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900450">
        <w:t>AURA NATURA d.o.o. Krapina, Podgora Krapinska 15, MBS: 080605839, OIB: 15189068794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5B137F">
        <w:t xml:space="preserve">je </w:t>
      </w:r>
      <w:r w:rsidR="00900450">
        <w:t>347.042,83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F7ABF">
        <w:t>04. veljače</w:t>
      </w:r>
      <w:r w:rsidR="00D53D96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172B"/>
    <w:rsid w:val="00114EAD"/>
    <w:rsid w:val="00185571"/>
    <w:rsid w:val="001D3860"/>
    <w:rsid w:val="001E50FB"/>
    <w:rsid w:val="001F6933"/>
    <w:rsid w:val="00204941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9735D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27DF9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E3E11"/>
    <w:rsid w:val="00900450"/>
    <w:rsid w:val="00920CA0"/>
    <w:rsid w:val="00925DB3"/>
    <w:rsid w:val="009419D8"/>
    <w:rsid w:val="009A43C5"/>
    <w:rsid w:val="00A51F82"/>
    <w:rsid w:val="00A71431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53D96"/>
    <w:rsid w:val="00D66226"/>
    <w:rsid w:val="00DE13B1"/>
    <w:rsid w:val="00EC3302"/>
    <w:rsid w:val="00ED6AA8"/>
    <w:rsid w:val="00F034D3"/>
    <w:rsid w:val="00F8319D"/>
    <w:rsid w:val="00F91AC5"/>
    <w:rsid w:val="00FA7D87"/>
    <w:rsid w:val="00FC4689"/>
    <w:rsid w:val="00FD78CF"/>
    <w:rsid w:val="00FF05D5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4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6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6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6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4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6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6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6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6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6033</izvorni_sadrzaj>
    <derivirana_varijabla naziv="DomainObject.Predmet.Broj_1">6033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St-6033/2015</izvorni_sadrzaj>
    <derivirana_varijabla naziv="DomainObject.Predmet.OznakaBroj_1">St-6033/2015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AURA NATURA d.o.o. zastupanog po punomoćniku Josip Puljko</izvorni_sadrzaj>
    <derivirana_varijabla naziv="DomainObject.Predmet.ProtustrankaFormated_1">  AURA NATURA d.o.o. zastupanog po punomoćniku Josip Puljko</derivirana_varijabla>
  </DomainObject.Predmet.ProtustrankaFormated>
  <DomainObject.Predmet.ProtustrankaFormatedOIB>
    <izvorni_sadrzaj>  AURA NATURA d.o.o., OIB 15189068794 zastupanog po punomoćniku Josip Puljko</izvorni_sadrzaj>
    <derivirana_varijabla naziv="DomainObject.Predmet.ProtustrankaFormatedOIB_1">  AURA NATURA d.o.o., OIB 15189068794 zastupanog po punomoćniku Josip Puljko</derivirana_varijabla>
  </DomainObject.Predmet.ProtustrankaFormatedOIB>
  <DomainObject.Predmet.ProtustrankaFormatedWithAdress>
    <izvorni_sadrzaj> AURA NATURA d.o.o., Podgora Krapinska 15, 49000 Krapina zastupanog po punomoćniku Josip Puljko</izvorni_sadrzaj>
    <derivirana_varijabla naziv="DomainObject.Predmet.ProtustrankaFormatedWithAdress_1"> AURA NATURA d.o.o., Podgora Krapinska 15, 49000 Krapina zastupanog po punomoćniku Josip Puljko</derivirana_varijabla>
  </DomainObject.Predmet.ProtustrankaFormatedWithAdress>
  <DomainObject.Predmet.ProtustrankaFormatedWithAdressOIB>
    <izvorni_sadrzaj> AURA NATURA d.o.o., OIB 15189068794, Podgora Krapinska 15, 49000 Krapina zastupanog po punomoćniku Josip Puljko</izvorni_sadrzaj>
    <derivirana_varijabla naziv="DomainObject.Predmet.ProtustrankaFormatedWithAdressOIB_1"> AURA NATURA d.o.o., OIB 15189068794, Podgora Krapinska 15, 49000 Krapina zastupanog po punomoćniku Josip Puljko</derivirana_varijabla>
  </DomainObject.Predmet.ProtustrankaFormatedWithAdressOIB>
  <DomainObject.Predmet.ProtustrankaWithAdress>
    <izvorni_sadrzaj>AURA NATURA d.o.o. Podgora Krapinska 15, 49000 Krapina</izvorni_sadrzaj>
    <derivirana_varijabla naziv="DomainObject.Predmet.ProtustrankaWithAdress_1">AURA NATURA d.o.o. Podgora Krapinska 15, 49000 Krapina</derivirana_varijabla>
  </DomainObject.Predmet.ProtustrankaWithAdress>
  <DomainObject.Predmet.ProtustrankaWithAdressOIB>
    <izvorni_sadrzaj>AURA NATURA d.o.o., OIB 15189068794, Podgora Krapinska 15, 49000 Krapina</izvorni_sadrzaj>
    <derivirana_varijabla naziv="DomainObject.Predmet.ProtustrankaWithAdressOIB_1">AURA NATURA d.o.o., OIB 15189068794, Podgora Krapinska 15, 49000 Krapina</derivirana_varijabla>
  </DomainObject.Predmet.ProtustrankaWithAdressOIB>
  <DomainObject.Predmet.ProtustrankaNazivFormated>
    <izvorni_sadrzaj>AURA NATURA d.o.o.</izvorni_sadrzaj>
    <derivirana_varijabla naziv="DomainObject.Predmet.ProtustrankaNazivFormated_1">AURA NATURA d.o.o.</derivirana_varijabla>
  </DomainObject.Predmet.ProtustrankaNazivFormated>
  <DomainObject.Predmet.ProtustrankaNazivFormatedOIB>
    <izvorni_sadrzaj>AURA NATURA d.o.o., OIB 15189068794</izvorni_sadrzaj>
    <derivirana_varijabla naziv="DomainObject.Predmet.ProtustrankaNazivFormatedOIB_1">AURA NATURA d.o.o., OIB 15189068794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AURA NATURA d.o.o. zastupanog po punomoćniku Josip Puljko</item>
    </izvorni_sadrzaj>
    <derivirana_varijabla naziv="DomainObject.Predmet.ProtuStrankaListFormated_1">
      <item>AURA NATURA d.o.o. zastupanog po punomoćniku Josip Puljko</item>
    </derivirana_varijabla>
  </DomainObject.Predmet.ProtuStrankaListFormated>
  <DomainObject.Predmet.ProtuStrankaListFormatedOIB>
    <izvorni_sadrzaj>
      <item>AURA NATURA d.o.o., OIB 15189068794 zastupanog po punomoćniku Josip Puljko</item>
    </izvorni_sadrzaj>
    <derivirana_varijabla naziv="DomainObject.Predmet.ProtuStrankaListFormatedOIB_1">
      <item>AURA NATURA d.o.o., OIB 15189068794 zastupanog po punomoćniku Josip Puljko</item>
    </derivirana_varijabla>
  </DomainObject.Predmet.ProtuStrankaListFormatedOIB>
  <DomainObject.Predmet.ProtuStrankaListFormatedWithAdress>
    <izvorni_sadrzaj>
      <item>AURA NATURA d.o.o., Podgora Krapinska 15, 49000 Krapina zastupanog po punomoćniku Josip Puljko</item>
    </izvorni_sadrzaj>
    <derivirana_varijabla naziv="DomainObject.Predmet.ProtuStrankaListFormatedWithAdress_1">
      <item>AURA NATURA d.o.o., Podgora Krapinska 15, 49000 Krapina zastupanog po punomoćniku Josip Puljko</item>
    </derivirana_varijabla>
  </DomainObject.Predmet.ProtuStrankaListFormatedWithAdress>
  <DomainObject.Predmet.ProtuStrankaListFormatedWithAdressOIB>
    <izvorni_sadrzaj>
      <item>AURA NATURA d.o.o., OIB 15189068794, Podgora Krapinska 15, 49000 Krapina zastupanog po punomoćniku Josip Puljko</item>
    </izvorni_sadrzaj>
    <derivirana_varijabla naziv="DomainObject.Predmet.ProtuStrankaListFormatedWithAdressOIB_1">
      <item>AURA NATURA d.o.o., OIB 15189068794, Podgora Krapinska 15, 49000 Krapina zastupanog po punomoćniku Josip Puljko</item>
    </derivirana_varijabla>
  </DomainObject.Predmet.ProtuStrankaListFormatedWithAdressOIB>
  <DomainObject.Predmet.ProtuStrankaListNazivFormated>
    <izvorni_sadrzaj>
      <item>AURA NATURA d.o.o.</item>
    </izvorni_sadrzaj>
    <derivirana_varijabla naziv="DomainObject.Predmet.ProtuStrankaListNazivFormated_1">
      <item>AURA NATURA d.o.o.</item>
    </derivirana_varijabla>
  </DomainObject.Predmet.ProtuStrankaListNazivFormated>
  <DomainObject.Predmet.ProtuStrankaListNazivFormatedOIB>
    <izvorni_sadrzaj>
      <item>AURA NATURA d.o.o., OIB 15189068794</item>
    </izvorni_sadrzaj>
    <derivirana_varijabla naziv="DomainObject.Predmet.ProtuStrankaListNazivFormatedOIB_1">
      <item>AURA NATURA d.o.o., OIB 15189068794</item>
    </derivirana_varijabla>
  </DomainObject.Predmet.ProtuStrankaListNazivFormatedOIB>
  <DomainObject.Predmet.OstaliListFormated>
    <izvorni_sadrzaj>
      <item>Josip Puljko punomoćnik sudionika u postupku AURA NATURA d.o.o.</item>
    </izvorni_sadrzaj>
    <derivirana_varijabla naziv="DomainObject.Predmet.OstaliListFormated_1">
      <item>Josip Puljko punomoćnik sudionika u postupku AURA NATURA d.o.o.</item>
    </derivirana_varijabla>
  </DomainObject.Predmet.OstaliListFormated>
  <DomainObject.Predmet.OstaliListFormatedOIB>
    <izvorni_sadrzaj>
      <item>Josip Puljko, OIB 59445077001 punomoćnik sudionika u postupku AURA NATURA d.o.o.</item>
    </izvorni_sadrzaj>
    <derivirana_varijabla naziv="DomainObject.Predmet.OstaliListFormatedOIB_1">
      <item>Josip Puljko, OIB 59445077001 punomoćnik sudionika u postupku AURA NATURA d.o.o.</item>
    </derivirana_varijabla>
  </DomainObject.Predmet.OstaliListFormatedOIB>
  <DomainObject.Predmet.OstaliListFormatedWithAdress>
    <izvorni_sadrzaj>
      <item>Josip Puljko, Podgora Krapinska 15, 49000 Podgora Krapinska punomoćnik sudionika u postupku AURA NATURA d.o.o.</item>
    </izvorni_sadrzaj>
    <derivirana_varijabla naziv="DomainObject.Predmet.OstaliListFormatedWithAdress_1">
      <item>Josip Puljko, Podgora Krapinska 15, 49000 Podgora Krapinska punomoćnik sudionika u postupku AURA NATURA d.o.o.</item>
    </derivirana_varijabla>
  </DomainObject.Predmet.OstaliListFormatedWithAdress>
  <DomainObject.Predmet.OstaliListFormatedWithAdressOIB>
    <izvorni_sadrzaj>
      <item>Josip Puljko, OIB 59445077001, Podgora Krapinska 15, 49000 Podgora Krapinska punomoćnik sudionika u postupku AURA NATURA d.o.o.</item>
    </izvorni_sadrzaj>
    <derivirana_varijabla naziv="DomainObject.Predmet.OstaliListFormatedWithAdressOIB_1">
      <item>Josip Puljko, OIB 59445077001, Podgora Krapinska 15, 49000 Podgora Krapinska punomoćnik sudionika u postupku AURA NATURA d.o.o.</item>
    </derivirana_varijabla>
  </DomainObject.Predmet.OstaliListFormatedWithAdressOIB>
  <DomainObject.Predmet.OstaliListNazivFormated>
    <izvorni_sadrzaj>
      <item>Josip Puljko</item>
    </izvorni_sadrzaj>
    <derivirana_varijabla naziv="DomainObject.Predmet.OstaliListNazivFormated_1">
      <item>Josip Puljko</item>
    </derivirana_varijabla>
  </DomainObject.Predmet.OstaliListNazivFormated>
  <DomainObject.Predmet.OstaliListNazivFormatedOIB>
    <izvorni_sadrzaj>
      <item>Josip Puljko, OIB 59445077001</item>
    </izvorni_sadrzaj>
    <derivirana_varijabla naziv="DomainObject.Predmet.OstaliListNazivFormatedOIB_1">
      <item>Josip Puljko, OIB 59445077001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AURA NATURA d.o.o.</izvorni_sadrzaj>
    <derivirana_varijabla naziv="DomainObject.Predmet.ProtustrankaIDrugi_1">AURA NATURA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AURA NATURA d.o.o., OIB 15189068794, Podgora Krapinska 15, 49000 Krapina</izvorni_sadrzaj>
    <derivirana_varijabla naziv="DomainObject.Predmet.ProtustrankaIDrugiAdressOIB_1">AURA NATURA d.o.o., OIB 15189068794, Podgora Krapinska 15,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AURA NATURA d.o.o.</item>
      <item>FINA Regionalni centar Zagreb</item>
      <item>Josip Puljko</item>
    </izvorni_sadrzaj>
    <derivirana_varijabla naziv="DomainObject.Predmet.SudioniciListNaziv_1">
      <item>AURA NATURA d.o.o.</item>
      <item>FINA Regionalni centar Zagreb</item>
      <item>Josip Puljko</item>
    </derivirana_varijabla>
  </DomainObject.Predmet.SudioniciListNaziv>
  <DomainObject.Predmet.SudioniciListAdressOIB>
    <izvorni_sadrzaj>
      <item>AURA NATURA d.o.o., OIB 15189068794, Podgora Krapinska 15,49000 Krapina</item>
      <item>FINA Regionalni centar Zagreb, OIB 85821130368, Trg svibanjskih žrtava 1995. br. 1,10000 Zagreb</item>
      <item>Josip Puljko, OIB 59445077001, Podgora Krapinska 15,49000 Podgora Krapinska</item>
    </izvorni_sadrzaj>
    <derivirana_varijabla naziv="DomainObject.Predmet.SudioniciListAdressOIB_1">
      <item>AURA NATURA d.o.o., OIB 15189068794, Podgora Krapinska 15,49000 Krapina</item>
      <item>FINA Regionalni centar Zagreb, OIB 85821130368, Trg svibanjskih žrtava 1995. br. 1,10000 Zagreb</item>
      <item>Josip Puljko, OIB 59445077001, Podgora Krapinska 15,49000 Podgora Krapinska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15189068794</item>
      <item>, OIB 85821130368</item>
      <item>, OIB 59445077001</item>
    </izvorni_sadrzaj>
    <derivirana_varijabla naziv="DomainObject.Predmet.SudioniciListNazivOIB_1">
      <item>, OIB 15189068794</item>
      <item>, OIB 85821130368</item>
      <item>, OIB 59445077001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1343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2016-02-04T08:50:00Z</dcterms:created>
  <dc:creator>ilukac</dc:creator>
  <cp:lastModifiedBy>Višnja Svečak</cp:lastModifiedBy>
  <cp:lastPrinted>2016-02-04T08:49:00Z</cp:lastPrinted>
  <dcterms:modified xmlns:xsi="http://www.w3.org/2001/XMLSchema-instance" xsi:type="dcterms:W3CDTF">2016-02-04T08:50:00Z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