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525b" w14:paraId="f04525b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EE174D">
        <w:rPr>
          <w:rFonts w:hAnsi="Times New Roman" w:ascii="Times New Roman"/>
          <w:color w:themeColor="text1" w:val="000000"/>
          <w:szCs w:val="24"/>
        </w:rPr>
        <w:t>2535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EE174D" w:rsidRPr="00EE174D">
        <w:rPr>
          <w:rFonts w:hAnsi="Times New Roman" w:ascii="Times New Roman"/>
          <w:color w:themeColor="text1" w:val="000000"/>
          <w:szCs w:val="24"/>
        </w:rPr>
        <w:t>THE FATCAT j.d.o.o. za ugostiteljstvo i usluge, Zagreb, Praradovićeva 19, OIB:33703130787</w:t>
      </w:r>
      <w:r w:rsidR="00EA6146">
        <w:rPr>
          <w:rFonts w:hAnsi="Times New Roman" w:ascii="Times New Roman"/>
          <w:color w:themeColor="text1" w:val="000000"/>
          <w:szCs w:val="24"/>
        </w:rPr>
        <w:t>, dana 26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EE174D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EE174D" w:rsidRPr="00EE174D">
        <w:rPr>
          <w:rFonts w:hAnsi="Times New Roman" w:ascii="Times New Roman"/>
          <w:sz w:val="24"/>
          <w:szCs w:val="24"/>
        </w:rPr>
        <w:t>THE FATCAT j.d.o.o. za ugostiteljstvo i usluge, Zagreb, Praradovićeva 19, OIB:33703130787</w:t>
      </w:r>
      <w:r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EE174D">
        <w:rPr>
          <w:rFonts w:hAnsi="Times New Roman" w:ascii="Times New Roman"/>
          <w:color w:themeColor="text1" w:val="000000"/>
          <w:sz w:val="24"/>
          <w:szCs w:val="24"/>
        </w:rPr>
        <w:t>Jure Marušić, Zagreb, Bleiweisova 2, OIB 52703189678.</w:t>
      </w:r>
    </w:p>
    <w:p w:rsidRDefault="00CA3255" w:rsidP="00EE174D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EE174D" w:rsidRPr="00EE174D">
        <w:rPr>
          <w:rFonts w:hAnsi="Times New Roman" w:ascii="Times New Roman"/>
          <w:sz w:val="24"/>
          <w:szCs w:val="24"/>
        </w:rPr>
        <w:t>THE FATCAT j.d.o.o. za ugos</w:t>
      </w:r>
      <w:r w:rsidR="00EE174D">
        <w:rPr>
          <w:rFonts w:hAnsi="Times New Roman" w:ascii="Times New Roman"/>
          <w:sz w:val="24"/>
          <w:szCs w:val="24"/>
        </w:rPr>
        <w:t>titeljstvo i usluge, Zagreb, Pra</w:t>
      </w:r>
      <w:r w:rsidR="00EE174D" w:rsidRPr="00EE174D">
        <w:rPr>
          <w:rFonts w:hAnsi="Times New Roman" w:ascii="Times New Roman"/>
          <w:sz w:val="24"/>
          <w:szCs w:val="24"/>
        </w:rPr>
        <w:t>radovićeva 19, OIB:33703130787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CA3255" w:rsidP="00573669" w:rsidR="00CA325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EE174D" w:rsidRPr="00EE174D">
        <w:rPr>
          <w:rFonts w:hAnsi="Times New Roman" w:ascii="Times New Roman"/>
          <w:color w:themeColor="text1" w:val="000000"/>
          <w:szCs w:val="24"/>
        </w:rPr>
        <w:t>THE FATCAT j.d.o.o. za ugostiteljstvo i usluge, Zagreb, Praradovićeva 19, OIB:33703130787</w:t>
      </w:r>
      <w:r>
        <w:rPr>
          <w:rFonts w:hAnsi="Times New Roman" w:ascii="Times New Roman"/>
          <w:szCs w:val="24"/>
        </w:rPr>
        <w:t>.</w:t>
      </w:r>
    </w:p>
    <w:p w:rsidRDefault="00DB342D" w:rsidP="00CA3255" w:rsidR="00DB342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EE174D">
        <w:rPr>
          <w:rFonts w:hAnsi="Times New Roman" w:ascii="Times New Roman"/>
          <w:szCs w:val="24"/>
        </w:rPr>
        <w:t>230</w:t>
      </w:r>
      <w:r>
        <w:rPr>
          <w:rFonts w:hAnsi="Times New Roman" w:ascii="Times New Roman"/>
          <w:szCs w:val="24"/>
        </w:rPr>
        <w:t xml:space="preserve"> dana, u ukupnom iznosu od </w:t>
      </w:r>
      <w:r w:rsidR="00EE174D">
        <w:rPr>
          <w:rFonts w:hAnsi="Times New Roman" w:ascii="Times New Roman"/>
          <w:szCs w:val="24"/>
        </w:rPr>
        <w:t>18.006,11</w:t>
      </w:r>
      <w:r w:rsidR="00E453C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C559F4" w:rsidP="00CA3255" w:rsidR="00C559F4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EE174D" w:rsidP="00EE174D" w:rsidR="00EE174D">
      <w:pPr>
        <w:tabs>
          <w:tab w:pos="991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Zakonski zastupnik dužnika u ovosudni spis dostavio je pisano očitovanje, odnosno očitovao se da je dužnik  obavljao poslove pružanja ugostiteljskih usluga u zakupljenom poslovnom prostoru u Zagrebu, Masarykova 19, međutim da zbog nastalih dugovanja da se  već duže djelatnost ne obavlja, te da dužnik nema nekretnina u svom vlasništvu, te da nije ovlaštenik bilo kakvih drugih prava na nekretninama.</w:t>
      </w:r>
    </w:p>
    <w:p w:rsidRDefault="00EE174D" w:rsidP="005B684A" w:rsidR="00EE174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5B684A" w:rsidR="00C94E14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 xml:space="preserve">e nikakvim nekretninama (list </w:t>
      </w:r>
      <w:r w:rsidR="00EE174D">
        <w:rPr>
          <w:rFonts w:hAnsi="Times New Roman" w:ascii="Times New Roman"/>
          <w:color w:themeColor="text1" w:val="000000"/>
          <w:szCs w:val="24"/>
        </w:rPr>
        <w:t>22</w:t>
      </w:r>
      <w:r w:rsidR="002A37AC">
        <w:rPr>
          <w:rFonts w:hAnsi="Times New Roman" w:ascii="Times New Roman"/>
          <w:color w:themeColor="text1" w:val="000000"/>
          <w:szCs w:val="24"/>
        </w:rPr>
        <w:t xml:space="preserve"> 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EE174D">
        <w:rPr>
          <w:rFonts w:hAnsi="Times New Roman" w:ascii="Times New Roman"/>
          <w:color w:themeColor="text1" w:val="000000"/>
          <w:szCs w:val="24"/>
        </w:rPr>
        <w:t>vozila (list 27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E453CB" w:rsidP="00CA3255" w:rsidR="00E453C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E174D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20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lipnja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</w:t>
      </w:r>
      <w:r>
        <w:rPr>
          <w:rFonts w:hAnsi="Times New Roman" w:ascii="Times New Roman"/>
          <w:color w:themeColor="text1" w:val="000000"/>
          <w:szCs w:val="24"/>
        </w:rPr>
        <w:lastRenderedPageBreak/>
        <w:t xml:space="preserve">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B684A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26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871E66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871E66" w:rsidP="00871E66" w:rsidR="00871E66" w:rsidRPr="00871E66">
      <w:pPr>
        <w:ind w:left="4956"/>
        <w:rPr>
          <w:rFonts w:hAnsi="Times New Roman" w:ascii="Times New Roman"/>
        </w:rPr>
      </w:pPr>
      <w:r w:rsidRPr="00871E66">
        <w:rPr>
          <w:rFonts w:hAnsi="Times New Roman" w:ascii="Times New Roman"/>
        </w:rPr>
        <w:t>Za točnost otpravka-ovlašteni službenik</w:t>
      </w:r>
    </w:p>
    <w:p w:rsidRDefault="00871E66" w:rsidP="00871E66" w:rsidR="00871E66" w:rsidRPr="00871E66">
      <w:pPr>
        <w:ind w:left="4956"/>
        <w:rPr>
          <w:rFonts w:hAnsi="Times New Roman" w:ascii="Times New Roman"/>
        </w:rPr>
      </w:pPr>
      <w:r w:rsidRPr="00871E66">
        <w:rPr>
          <w:rFonts w:hAnsi="Times New Roman" w:ascii="Times New Roman"/>
        </w:rPr>
        <w:tab/>
        <w:t xml:space="preserve">   Monika Grbac</w:t>
      </w:r>
    </w:p>
    <w:p w:rsidRDefault="00C559F4" w:rsidP="00871E66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EF78DE" w:rsidR="00573669" w:rsidRPr="00573669">
      <w:headerReference w:type="default" r:id="rId10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E66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EE174D">
          <w:rPr>
            <w:rFonts w:hAnsi="Times New Roman" w:ascii="Times New Roman"/>
            <w:color w:themeColor="text1" w:val="000000"/>
            <w:szCs w:val="24"/>
          </w:rPr>
          <w:t>2535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871E66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A5C87"/>
    <w:rsid w:val="00217CEF"/>
    <w:rsid w:val="002A37AC"/>
    <w:rsid w:val="002B4A0D"/>
    <w:rsid w:val="00357E36"/>
    <w:rsid w:val="00573669"/>
    <w:rsid w:val="005B684A"/>
    <w:rsid w:val="005C7713"/>
    <w:rsid w:val="00765DCA"/>
    <w:rsid w:val="007912D7"/>
    <w:rsid w:val="00871E66"/>
    <w:rsid w:val="009C35D5"/>
    <w:rsid w:val="009F7839"/>
    <w:rsid w:val="00A01F01"/>
    <w:rsid w:val="00AA216C"/>
    <w:rsid w:val="00AE58A7"/>
    <w:rsid w:val="00AF52A6"/>
    <w:rsid w:val="00B31AEA"/>
    <w:rsid w:val="00C559F4"/>
    <w:rsid w:val="00C94E14"/>
    <w:rsid w:val="00CA3255"/>
    <w:rsid w:val="00CF4FC5"/>
    <w:rsid w:val="00D62A8A"/>
    <w:rsid w:val="00DB342D"/>
    <w:rsid w:val="00E453CB"/>
    <w:rsid w:val="00EA6146"/>
    <w:rsid w:val="00EE174D"/>
    <w:rsid w:val="00E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E6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E66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E6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E66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E6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E66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E6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E66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St-2535/2016</izvorni_sadrzaj>
    <derivirana_varijabla naziv="DomainObject.Predmet.OznakaBroj_1">St-2535/2016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 FATCAT j.d.o.o.</izvorni_sadrzaj>
    <derivirana_varijabla naziv="DomainObject.Predmet.ProtustrankaFormated_1">  THE FATCAT j.d.o.o.</derivirana_varijabla>
  </DomainObject.Predmet.ProtustrankaFormated>
  <DomainObject.Predmet.ProtustrankaFormatedOIB>
    <izvorni_sadrzaj>  THE FATCAT j.d.o.o., OIB 33703130787</izvorni_sadrzaj>
    <derivirana_varijabla naziv="DomainObject.Predmet.ProtustrankaFormatedOIB_1">  THE FATCAT j.d.o.o., OIB 33703130787</derivirana_varijabla>
  </DomainObject.Predmet.ProtustrankaFormatedOIB>
  <DomainObject.Predmet.ProtustrankaFormatedWithAdress>
    <izvorni_sadrzaj> THE FATCAT j.d.o.o., Praradovićeva 19, 10000 Zagreb</izvorni_sadrzaj>
    <derivirana_varijabla naziv="DomainObject.Predmet.ProtustrankaFormatedWithAdress_1"> THE FATCAT j.d.o.o., Praradovićeva 19, 10000 Zagreb</derivirana_varijabla>
  </DomainObject.Predmet.ProtustrankaFormatedWithAdress>
  <DomainObject.Predmet.ProtustrankaFormatedWithAdressOIB>
    <izvorni_sadrzaj> THE FATCAT j.d.o.o., OIB 33703130787, Praradovićeva 19, 10000 Zagreb</izvorni_sadrzaj>
    <derivirana_varijabla naziv="DomainObject.Predmet.ProtustrankaFormatedWithAdressOIB_1"> THE FATCAT j.d.o.o., OIB 33703130787, Praradovićeva 19, 10000 Zagreb</derivirana_varijabla>
  </DomainObject.Predmet.ProtustrankaFormatedWithAdressOIB>
  <DomainObject.Predmet.ProtustrankaWithAdress>
    <izvorni_sadrzaj>THE FATCAT j.d.o.o. Praradovićeva 19, 10000 Zagreb</izvorni_sadrzaj>
    <derivirana_varijabla naziv="DomainObject.Predmet.ProtustrankaWithAdress_1">THE FATCAT j.d.o.o. Praradovićeva 19, 10000 Zagreb</derivirana_varijabla>
  </DomainObject.Predmet.ProtustrankaWithAdress>
  <DomainObject.Predmet.ProtustrankaWithAdressOIB>
    <izvorni_sadrzaj>THE FATCAT j.d.o.o., OIB 33703130787, Praradovićeva 19, 10000 Zagreb</izvorni_sadrzaj>
    <derivirana_varijabla naziv="DomainObject.Predmet.ProtustrankaWithAdressOIB_1">THE FATCAT j.d.o.o., OIB 33703130787, Praradovićeva 19, 10000 Zagreb</derivirana_varijabla>
  </DomainObject.Predmet.ProtustrankaWithAdressOIB>
  <DomainObject.Predmet.ProtustrankaNazivFormated>
    <izvorni_sadrzaj>THE FATCAT j.d.o.o.</izvorni_sadrzaj>
    <derivirana_varijabla naziv="DomainObject.Predmet.ProtustrankaNazivFormated_1">THE FATCAT j.d.o.o.</derivirana_varijabla>
  </DomainObject.Predmet.ProtustrankaNazivFormated>
  <DomainObject.Predmet.ProtustrankaNazivFormatedOIB>
    <izvorni_sadrzaj>THE FATCAT j.d.o.o., OIB 33703130787</izvorni_sadrzaj>
    <derivirana_varijabla naziv="DomainObject.Predmet.ProtustrankaNazivFormatedOIB_1">THE FATCAT j.d.o.o., OIB 33703130787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 FATCAT j.d.o.o.</item>
    </izvorni_sadrzaj>
    <derivirana_varijabla naziv="DomainObject.Predmet.ProtuStrankaListFormated_1">
      <item>THE FATCAT j.d.o.o.</item>
    </derivirana_varijabla>
  </DomainObject.Predmet.ProtuStrankaListFormated>
  <DomainObject.Predmet.ProtuStrankaListFormatedOIB>
    <izvorni_sadrzaj>
      <item>THE FATCAT j.d.o.o., OIB 33703130787</item>
    </izvorni_sadrzaj>
    <derivirana_varijabla naziv="DomainObject.Predmet.ProtuStrankaListFormatedOIB_1">
      <item>THE FATCAT j.d.o.o., OIB 33703130787</item>
    </derivirana_varijabla>
  </DomainObject.Predmet.ProtuStrankaListFormatedOIB>
  <DomainObject.Predmet.ProtuStrankaListFormatedWithAdress>
    <izvorni_sadrzaj>
      <item>THE FATCAT j.d.o.o., Praradovićeva 19, 10000 Zagreb</item>
    </izvorni_sadrzaj>
    <derivirana_varijabla naziv="DomainObject.Predmet.ProtuStrankaListFormatedWithAdress_1">
      <item>THE FATCAT j.d.o.o., Praradovićeva 19, 10000 Zagreb</item>
    </derivirana_varijabla>
  </DomainObject.Predmet.ProtuStrankaListFormatedWithAdress>
  <DomainObject.Predmet.ProtuStrankaListFormatedWithAdressOIB>
    <izvorni_sadrzaj>
      <item>THE FATCAT j.d.o.o., OIB 33703130787, Praradovićeva 19, 10000 Zagreb</item>
    </izvorni_sadrzaj>
    <derivirana_varijabla naziv="DomainObject.Predmet.ProtuStrankaListFormatedWithAdressOIB_1">
      <item>THE FATCAT j.d.o.o., OIB 33703130787, Praradovićeva 19, 10000 Zagreb</item>
    </derivirana_varijabla>
  </DomainObject.Predmet.ProtuStrankaListFormatedWithAdressOIB>
  <DomainObject.Predmet.ProtuStrankaListNazivFormated>
    <izvorni_sadrzaj>
      <item>THE FATCAT j.d.o.o.</item>
    </izvorni_sadrzaj>
    <derivirana_varijabla naziv="DomainObject.Predmet.ProtuStrankaListNazivFormated_1">
      <item>THE FATCAT j.d.o.o.</item>
    </derivirana_varijabla>
  </DomainObject.Predmet.ProtuStrankaListNazivFormated>
  <DomainObject.Predmet.ProtuStrankaListNazivFormatedOIB>
    <izvorni_sadrzaj>
      <item>THE FATCAT j.d.o.o., OIB 33703130787</item>
    </izvorni_sadrzaj>
    <derivirana_varijabla naziv="DomainObject.Predmet.ProtuStrankaListNazivFormatedOIB_1">
      <item>THE FATCAT j.d.o.o., OIB 33703130787</item>
    </derivirana_varijabla>
  </DomainObject.Predmet.ProtuStrankaListNazivFormatedOIB>
  <DomainObject.Predmet.OstaliListFormated>
    <izvorni_sadrzaj>
      <item>Tomislav Koren</item>
    </izvorni_sadrzaj>
    <derivirana_varijabla naziv="DomainObject.Predmet.OstaliListFormated_1">
      <item>Tomislav Koren</item>
    </derivirana_varijabla>
  </DomainObject.Predmet.OstaliListFormated>
  <DomainObject.Predmet.OstaliListFormatedOIB>
    <izvorni_sadrzaj>
      <item>Tomislav Koren, OIB 36365656591</item>
    </izvorni_sadrzaj>
    <derivirana_varijabla naziv="DomainObject.Predmet.OstaliListFormatedOIB_1">
      <item>Tomislav Koren, OIB 36365656591</item>
    </derivirana_varijabla>
  </DomainObject.Predmet.OstaliListFormatedOIB>
  <DomainObject.Predmet.OstaliListFormatedWithAdress>
    <izvorni_sadrzaj>
      <item>Tomislav Koren, Preradovićeva Ulica 19, 10000 Zagreb</item>
    </izvorni_sadrzaj>
    <derivirana_varijabla naziv="DomainObject.Predmet.OstaliListFormatedWithAdress_1">
      <item>Tomislav Koren, Preradovićeva Ulica 19, 10000 Zagreb</item>
    </derivirana_varijabla>
  </DomainObject.Predmet.OstaliListFormatedWithAdress>
  <DomainObject.Predmet.OstaliListFormatedWithAdressOIB>
    <izvorni_sadrzaj>
      <item>Tomislav Koren, OIB 36365656591, Preradovićeva Ulica 19, 10000 Zagreb</item>
    </izvorni_sadrzaj>
    <derivirana_varijabla naziv="DomainObject.Predmet.OstaliListFormatedWithAdressOIB_1">
      <item>Tomislav Koren, OIB 36365656591, Preradovićeva Ulica 19, 10000 Zagreb</item>
    </derivirana_varijabla>
  </DomainObject.Predmet.OstaliListFormatedWithAdressOIB>
  <DomainObject.Predmet.OstaliListNazivFormated>
    <izvorni_sadrzaj>
      <item>Tomislav Koren</item>
    </izvorni_sadrzaj>
    <derivirana_varijabla naziv="DomainObject.Predmet.OstaliListNazivFormated_1">
      <item>Tomislav Koren</item>
    </derivirana_varijabla>
  </DomainObject.Predmet.OstaliListNazivFormated>
  <DomainObject.Predmet.OstaliListNazivFormatedOIB>
    <izvorni_sadrzaj>
      <item>Tomislav Koren, OIB 36365656591</item>
    </izvorni_sadrzaj>
    <derivirana_varijabla naziv="DomainObject.Predmet.OstaliListNazivFormatedOIB_1">
      <item>Tomislav Koren, OIB 36365656591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 FATCAT j.d.o.o.</izvorni_sadrzaj>
    <derivirana_varijabla naziv="DomainObject.Predmet.ProtustrankaIDrugi_1">THE FATCAT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 FATCAT j.d.o.o., OIB 33703130787, Praradovićeva 19, 10000 Zagreb</izvorni_sadrzaj>
    <derivirana_varijabla naziv="DomainObject.Predmet.ProtustrankaIDrugiAdressOIB_1">THE FATCAT j.d.o.o., OIB 33703130787, Praradovićeva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 FATCAT j.d.o.o.</item>
      <item>Tomislav Koren</item>
    </izvorni_sadrzaj>
    <derivirana_varijabla naziv="DomainObject.Predmet.SudioniciListNaziv_1">
      <item>FINA Regionalni centar Zagreb</item>
      <item>THE FATCAT j.d.o.o.</item>
      <item>Tomislav Koren</item>
    </derivirana_varijabla>
  </DomainObject.Predmet.SudioniciListNaziv>
  <DomainObject.Predmet.SudioniciListAdressOIB>
    <izvorni_sadrzaj>
      <item>FINA Regionalni centar Zagreb, OIB 85821130368, Trg svibanjskih žrtava 1995. 1,10000 Zagreb</item>
      <item>THE FATCAT j.d.o.o., OIB 33703130787, Praradovićeva 19,10000 Zagreb</item>
      <item>Tomislav Koren, OIB 36365656591, Preradovićeva Ulica 19,10000 Zagreb</item>
    </izvorni_sadrzaj>
    <derivirana_varijabla naziv="DomainObject.Predmet.SudioniciListAdressOIB_1">
      <item>FINA Regionalni centar Zagreb, OIB 85821130368, Trg svibanjskih žrtava 1995. 1,10000 Zagreb</item>
      <item>THE FATCAT j.d.o.o., OIB 33703130787, Praradovićeva 19,10000 Zagreb</item>
      <item>Tomislav Koren, OIB 36365656591, Preradovićeva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33703130787</item>
      <item>, OIB 36365656591</item>
    </izvorni_sadrzaj>
    <derivirana_varijabla naziv="DomainObject.Predmet.SudioniciListNazivOIB_1">
      <item>, OIB 85821130368</item>
      <item>, OIB 33703130787</item>
      <item>, OIB 36365656591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906</properties:Words>
  <properties:Characters>5006</properties:Characters>
  <properties:Lines>117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2018-02-26T11:36:00Z</dcterms:created>
  <dc:creator>Monika Grbac</dc:creator>
  <cp:lastModifiedBy>Monika Grbac</cp:lastModifiedBy>
  <cp:lastPrinted>2018-02-13T12:25:00Z</cp:lastPrinted>
  <dcterms:modified xmlns:xsi="http://www.w3.org/2001/XMLSchema-instance" xsi:type="dcterms:W3CDTF">2018-02-26T11:42:00Z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(st-2535-16 THE FATCAT.docx)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