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4daa" w14:paraId="7d64daa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917318">
        <w:rPr>
          <w:bCs/>
        </w:rPr>
        <w:t>416/15-58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E7DA4">
        <w:t xml:space="preserve">SIM-CENTAR d.o.o. Zagreb, Kustošijanska 10, MBS: 080081385 OIB: 74800445694 </w:t>
      </w:r>
      <w:r w:rsidR="00A14739" w:rsidRPr="00962D2B">
        <w:t xml:space="preserve">dana </w:t>
      </w:r>
      <w:r w:rsidR="00917318">
        <w:t>11. studenog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9E7DA4">
        <w:t xml:space="preserve">SIM-CENTAR d.o.o. Zagreb, Kustošijanska 10, MBS: 080081385 OIB: 74800445694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E7DA4" w:rsidP="003111FC" w:rsidR="003111FC">
      <w:pPr>
        <w:pStyle w:val="Odlomakpopisa"/>
        <w:numPr>
          <w:ilvl w:val="0"/>
          <w:numId w:val="29"/>
        </w:numPr>
      </w:pPr>
      <w:r>
        <w:t>GORENJE ZAGREB d.o.o. Zagreb, Slavonska avenija 26/4 OIB. 17323115409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9E7DA4">
        <w:t>1.270.000,00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917318">
        <w:t>16. prosinca</w:t>
      </w:r>
      <w:r w:rsidR="002D1DE3">
        <w:t xml:space="preserve">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3B7BEC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917318">
        <w:t>889.000,00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917318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9E7DA4" w:rsidR="003E5BDA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9E7DA4" w:rsidP="009E7DA4" w:rsidR="009E7DA4">
      <w:pPr>
        <w:ind w:firstLine="708"/>
        <w:jc w:val="both"/>
      </w:pPr>
    </w:p>
    <w:p w:rsidRDefault="009E7DA4" w:rsidP="009E7DA4" w:rsidR="009E7DA4">
      <w:pPr>
        <w:ind w:firstLine="708"/>
        <w:jc w:val="both"/>
      </w:pPr>
    </w:p>
    <w:p w:rsidRDefault="00804826" w:rsidP="003E5BDA" w:rsidR="00804826">
      <w:pPr>
        <w:jc w:val="both"/>
      </w:pPr>
    </w:p>
    <w:p w:rsidRDefault="00804826" w:rsidP="009E7DA4" w:rsidR="00804826" w:rsidRPr="00962D2B">
      <w:pPr>
        <w:jc w:val="both"/>
      </w:pPr>
      <w:r>
        <w:tab/>
      </w:r>
      <w:r>
        <w:tab/>
      </w:r>
    </w:p>
    <w:p w:rsidRDefault="003E5BDA" w:rsidP="003E5BDA" w:rsidR="003E5BDA" w:rsidRPr="00962D2B">
      <w:pPr>
        <w:jc w:val="both"/>
      </w:pPr>
      <w:r w:rsidRPr="00962D2B">
        <w:lastRenderedPageBreak/>
        <w:t xml:space="preserve">4.  </w:t>
      </w:r>
      <w:r w:rsidRPr="00962D2B">
        <w:tab/>
      </w:r>
      <w:r w:rsidRPr="00962D2B">
        <w:tab/>
        <w:t>Kao kupci mogu sudjelovat</w:t>
      </w:r>
      <w:r w:rsidR="006C4646">
        <w:t xml:space="preserve">i samo osobe koje su zaključno sa </w:t>
      </w:r>
      <w:r w:rsidR="00917318">
        <w:t>13. prosinca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9E7DA4">
        <w:t>416-15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</w:t>
      </w:r>
      <w:r w:rsidRPr="00962D2B">
        <w:lastRenderedPageBreak/>
        <w:t>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917318">
        <w:t>11. studenog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357754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357754" w:rsidP="00D7215D" w:rsidR="00357754"/>
    <w:p w:rsidRDefault="00357754" w:rsidR="003577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7754" w:rsidP="00357754" w:rsidR="00357754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7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917318">
      <w:t>416/15-58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57754"/>
    <w:rsid w:val="00362B3F"/>
    <w:rsid w:val="00377B26"/>
    <w:rsid w:val="00387842"/>
    <w:rsid w:val="00397207"/>
    <w:rsid w:val="003B0CE0"/>
    <w:rsid w:val="003B7BEC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17318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5211</properties:Characters>
  <properties:Lines>113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2016-11-11T12:54:00Z</dcterms:created>
  <dc:creator>Nada Kraljić</dc:creator>
  <cp:lastModifiedBy>Vinka Mihalinčić</cp:lastModifiedBy>
  <cp:lastPrinted>2016-04-29T08:52:00Z</cp:lastPrinted>
  <dcterms:modified xmlns:xsi="http://www.w3.org/2001/XMLSchema-instance" xsi:type="dcterms:W3CDTF">2016-11-11T12:56:00Z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