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8baf" w14:paraId="77c8ba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4B5165">
        <w:t>10</w:t>
      </w:r>
      <w:r w:rsidR="00741BE1">
        <w:t xml:space="preserve">79/17-3      </w:t>
      </w:r>
      <w:r w:rsidR="004B5165">
        <w:t xml:space="preserve">       </w:t>
      </w:r>
      <w:r w:rsidR="009D5343">
        <w:t xml:space="preserve">     </w:t>
      </w:r>
      <w:r w:rsidR="0049393C">
        <w:t xml:space="preserve">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2B71D8">
        <w:t xml:space="preserve"> </w:t>
      </w:r>
      <w:r w:rsidR="00741BE1" w:rsidRPr="00741BE1">
        <w:t>VERUM GRADNJA d.o.o.</w:t>
      </w:r>
      <w:r w:rsidR="00741BE1">
        <w:t xml:space="preserve"> Zagreb, Ante Topića Mimare 24, MBS: </w:t>
      </w:r>
      <w:r w:rsidR="00AA6927" w:rsidRPr="00AA6927">
        <w:t>080831927</w:t>
      </w:r>
      <w:r w:rsidR="00AA6927">
        <w:t xml:space="preserve">, OIB: </w:t>
      </w:r>
      <w:r w:rsidR="00AA6927" w:rsidRPr="00AA6927">
        <w:t>29473615723</w:t>
      </w:r>
      <w:r w:rsidR="00AA6927">
        <w:t>,</w:t>
      </w:r>
      <w:r w:rsidR="00662E64">
        <w:t xml:space="preserve"> </w:t>
      </w:r>
      <w:r w:rsidR="00BF04BA">
        <w:t>te</w:t>
      </w:r>
      <w:r w:rsidR="005A374F">
        <w:t xml:space="preserve">meljem članka 430. Stečajnog zakona (NN 71/15, dalje: SZ), dana </w:t>
      </w:r>
      <w:r w:rsidR="009D5343">
        <w:t>4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AA6927">
        <w:t>VERUM GRADNJA d.o.o. Zagreb, Ante Topića Mimare 24, MBS: 080831927, OIB: 29473615723</w:t>
      </w:r>
      <w:r w:rsidR="004B5165">
        <w:t xml:space="preserve">, </w:t>
      </w:r>
      <w:r>
        <w:t>na temelju neizvršenih osnova za plaćanje iznosi</w:t>
      </w:r>
      <w:r w:rsidR="00554444">
        <w:t xml:space="preserve"> </w:t>
      </w:r>
      <w:r w:rsidR="00AA6927">
        <w:t xml:space="preserve">1.839.417,42 kn. </w:t>
      </w:r>
      <w:r w:rsidR="00ED0810">
        <w:t xml:space="preserve">  </w:t>
      </w:r>
    </w:p>
    <w:p w:rsidRDefault="00204FB3" w:rsidP="00D739FA" w:rsidR="00B53929" w:rsidRPr="007829BF">
      <w:pPr>
        <w:numPr>
          <w:ilvl w:val="0"/>
          <w:numId w:val="2"/>
        </w:numPr>
        <w:jc w:val="both"/>
      </w:pPr>
      <w:r>
        <w:t>Poziva</w:t>
      </w:r>
      <w:r w:rsidR="00950581">
        <w:t xml:space="preserve"> se osob</w:t>
      </w:r>
      <w:r w:rsidR="007C4C00">
        <w:t>a</w:t>
      </w:r>
      <w:r w:rsidR="00950581">
        <w:t xml:space="preserve"> ovlašten</w:t>
      </w:r>
      <w:r w:rsidR="007C4C00">
        <w:t>a</w:t>
      </w:r>
      <w:r w:rsidR="00950581">
        <w:t xml:space="preserve"> za </w:t>
      </w:r>
      <w:r w:rsidR="00394EEC">
        <w:t>zastupanje</w:t>
      </w:r>
      <w:r>
        <w:t xml:space="preserve"> dužnika</w:t>
      </w:r>
      <w:r w:rsidR="007C4C00">
        <w:t xml:space="preserve"> </w:t>
      </w:r>
      <w:r w:rsidR="00AA6927">
        <w:t xml:space="preserve">Tomislav </w:t>
      </w:r>
      <w:proofErr w:type="spellStart"/>
      <w:r w:rsidR="00AA6927">
        <w:t>Oreho</w:t>
      </w:r>
      <w:r w:rsidR="00B542FC">
        <w:t>vac</w:t>
      </w:r>
      <w:proofErr w:type="spellEnd"/>
      <w:r w:rsidR="00B542FC">
        <w:t xml:space="preserve">, OIB: 35913526624, Zagreb, </w:t>
      </w:r>
      <w:proofErr w:type="spellStart"/>
      <w:r w:rsidR="00B542FC">
        <w:t>Zvonigradska</w:t>
      </w:r>
      <w:proofErr w:type="spellEnd"/>
      <w:r w:rsidR="00B542FC">
        <w:t xml:space="preserve"> l6, da</w:t>
      </w:r>
      <w:r w:rsidR="003337FC">
        <w:t xml:space="preserve"> u  roku od 15 (petnaest) dana od dana objave ovog oglasa na mrežnoj stranici e-Oglasna ploča sudova podnes</w:t>
      </w:r>
      <w:r w:rsidR="003F7CF4">
        <w:t>e</w:t>
      </w:r>
      <w:r w:rsidR="003337FC">
        <w:t xml:space="preserve">  ovom sudu, pozivom na gornji broj spisa, javnobilježnički ovjerovljeni </w:t>
      </w:r>
      <w:proofErr w:type="spellStart"/>
      <w:r w:rsidR="003337FC">
        <w:t>prokazni</w:t>
      </w:r>
      <w:proofErr w:type="spellEnd"/>
      <w:r w:rsidR="003337FC"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3337FC">
        <w:t>0</w:t>
      </w:r>
      <w:r w:rsidR="00B542FC">
        <w:t>79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D5343">
        <w:t>4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D739FA" w:rsidR="00204FB3" w:rsidRPr="00D739FA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A4793D">
        <w:t>1</w:t>
      </w:r>
      <w:r w:rsidR="00B542FC">
        <w:t>0</w:t>
      </w:r>
      <w:r w:rsidR="00E26155">
        <w:t>/11</w:t>
      </w:r>
      <w:r w:rsidR="00E37104">
        <w:t xml:space="preserve">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2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1E58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5F56"/>
    <w:rsid w:val="001169AB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5557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239A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1D8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3157"/>
    <w:rsid w:val="002D43F0"/>
    <w:rsid w:val="002D6509"/>
    <w:rsid w:val="002D7376"/>
    <w:rsid w:val="002D7681"/>
    <w:rsid w:val="002E29C8"/>
    <w:rsid w:val="002E4C0B"/>
    <w:rsid w:val="002E5F9E"/>
    <w:rsid w:val="002F33E7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37FC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4EEC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3F7CF4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14B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B5165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4F6C6C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0FAF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2E64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1C19"/>
    <w:rsid w:val="006C36CE"/>
    <w:rsid w:val="006C4490"/>
    <w:rsid w:val="006C4FDF"/>
    <w:rsid w:val="006C5C92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1BE1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29BF"/>
    <w:rsid w:val="007834FD"/>
    <w:rsid w:val="007853B0"/>
    <w:rsid w:val="00790A88"/>
    <w:rsid w:val="00790AB6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B7F27"/>
    <w:rsid w:val="007C4C00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862A0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E6153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0581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5343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4793D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927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3929"/>
    <w:rsid w:val="00B541D7"/>
    <w:rsid w:val="00B542FC"/>
    <w:rsid w:val="00B5560E"/>
    <w:rsid w:val="00B639B0"/>
    <w:rsid w:val="00B63FC2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269E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39FA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26155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49A7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3B55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E31DB"/>
    <w:rsid w:val="00FF5435"/>
    <w:rsid w:val="00FF6257"/>
    <w:rsid w:val="00FF6C1D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2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6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2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07547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93103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5416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30932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5929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62503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7018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3451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74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6643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46843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87770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46725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13649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92329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5985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883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82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3465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3085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24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St-1079/2017</izvorni_sadrzaj>
    <derivirana_varijabla naziv="DomainObject.Predmet.OznakaBroj_1">St-1079/2017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VERUM GRADNJA d.o.o.</izvorni_sadrzaj>
    <derivirana_varijabla naziv="DomainObject.Predmet.ProtustrankaFormated_1">  VERUM GRADNJA d.o.o.</derivirana_varijabla>
  </DomainObject.Predmet.ProtustrankaFormated>
  <DomainObject.Predmet.ProtustrankaFormatedOIB>
    <izvorni_sadrzaj>  VERUM GRADNJA d.o.o., OIB 29473615723</izvorni_sadrzaj>
    <derivirana_varijabla naziv="DomainObject.Predmet.ProtustrankaFormatedOIB_1">  VERUM GRADNJA d.o.o., OIB 29473615723</derivirana_varijabla>
  </DomainObject.Predmet.ProtustrankaFormatedOIB>
  <DomainObject.Predmet.ProtustrankaFormatedWithAdress>
    <izvorni_sadrzaj> VERUM GRADNJA d.o.o., Ante Topića Mimare 24, 10000 Zagreb</izvorni_sadrzaj>
    <derivirana_varijabla naziv="DomainObject.Predmet.ProtustrankaFormatedWithAdress_1"> VERUM GRADNJA d.o.o., Ante Topića Mimare 24, 10000 Zagreb</derivirana_varijabla>
  </DomainObject.Predmet.ProtustrankaFormatedWithAdress>
  <DomainObject.Predmet.ProtustrankaFormatedWithAdressOIB>
    <izvorni_sadrzaj> VERUM GRADNJA d.o.o., OIB 29473615723, Ante Topića Mimare 24, 10000 Zagreb</izvorni_sadrzaj>
    <derivirana_varijabla naziv="DomainObject.Predmet.ProtustrankaFormatedWithAdressOIB_1"> VERUM GRADNJA d.o.o., OIB 29473615723, Ante Topića Mimare 24, 10000 Zagreb</derivirana_varijabla>
  </DomainObject.Predmet.ProtustrankaFormatedWithAdressOIB>
  <DomainObject.Predmet.ProtustrankaWithAdress>
    <izvorni_sadrzaj>VERUM GRADNJA d.o.o. Ante Topića Mimare 24, 10000 Zagreb</izvorni_sadrzaj>
    <derivirana_varijabla naziv="DomainObject.Predmet.ProtustrankaWithAdress_1">VERUM GRADNJA d.o.o. Ante Topića Mimare 24, 10000 Zagreb</derivirana_varijabla>
  </DomainObject.Predmet.ProtustrankaWithAdress>
  <DomainObject.Predmet.ProtustrankaWithAdressOIB>
    <izvorni_sadrzaj>VERUM GRADNJA d.o.o., OIB 29473615723, Ante Topića Mimare 24, 10000 Zagreb</izvorni_sadrzaj>
    <derivirana_varijabla naziv="DomainObject.Predmet.ProtustrankaWithAdressOIB_1">VERUM GRADNJA d.o.o., OIB 29473615723, Ante Topića Mimare 24, 10000 Zagreb</derivirana_varijabla>
  </DomainObject.Predmet.ProtustrankaWithAdressOIB>
  <DomainObject.Predmet.ProtustrankaNazivFormated>
    <izvorni_sadrzaj>VERUM GRADNJA d.o.o.</izvorni_sadrzaj>
    <derivirana_varijabla naziv="DomainObject.Predmet.ProtustrankaNazivFormated_1">VERUM GRADNJA d.o.o.</derivirana_varijabla>
  </DomainObject.Predmet.ProtustrankaNazivFormated>
  <DomainObject.Predmet.ProtustrankaNazivFormatedOIB>
    <izvorni_sadrzaj>VERUM GRADNJA d.o.o., OIB 29473615723</izvorni_sadrzaj>
    <derivirana_varijabla naziv="DomainObject.Predmet.ProtustrankaNazivFormatedOIB_1">VERUM GRADNJA d.o.o., OIB 29473615723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VERUM GRADNJA d.o.o.</item>
    </izvorni_sadrzaj>
    <derivirana_varijabla naziv="DomainObject.Predmet.ProtuStrankaListFormated_1">
      <item>VERUM GRADNJA d.o.o.</item>
    </derivirana_varijabla>
  </DomainObject.Predmet.ProtuStrankaListFormated>
  <DomainObject.Predmet.ProtuStrankaListFormatedOIB>
    <izvorni_sadrzaj>
      <item>VERUM GRADNJA d.o.o., OIB 29473615723</item>
    </izvorni_sadrzaj>
    <derivirana_varijabla naziv="DomainObject.Predmet.ProtuStrankaListFormatedOIB_1">
      <item>VERUM GRADNJA d.o.o., OIB 29473615723</item>
    </derivirana_varijabla>
  </DomainObject.Predmet.ProtuStrankaListFormatedOIB>
  <DomainObject.Predmet.ProtuStrankaListFormatedWithAdress>
    <izvorni_sadrzaj>
      <item>VERUM GRADNJA d.o.o., Ante Topića Mimare 24, 10000 Zagreb</item>
    </izvorni_sadrzaj>
    <derivirana_varijabla naziv="DomainObject.Predmet.ProtuStrankaListFormatedWithAdress_1">
      <item>VERUM GRADNJA d.o.o., Ante Topića Mimare 24, 10000 Zagreb</item>
    </derivirana_varijabla>
  </DomainObject.Predmet.ProtuStrankaListFormatedWithAdress>
  <DomainObject.Predmet.ProtuStrankaListFormatedWithAdressOIB>
    <izvorni_sadrzaj>
      <item>VERUM GRADNJA d.o.o., OIB 29473615723, Ante Topića Mimare 24, 10000 Zagreb</item>
    </izvorni_sadrzaj>
    <derivirana_varijabla naziv="DomainObject.Predmet.ProtuStrankaListFormatedWithAdressOIB_1">
      <item>VERUM GRADNJA d.o.o., OIB 29473615723, Ante Topića Mimare 24, 10000 Zagreb</item>
    </derivirana_varijabla>
  </DomainObject.Predmet.ProtuStrankaListFormatedWithAdressOIB>
  <DomainObject.Predmet.ProtuStrankaListNazivFormated>
    <izvorni_sadrzaj>
      <item>VERUM GRADNJA d.o.o.</item>
    </izvorni_sadrzaj>
    <derivirana_varijabla naziv="DomainObject.Predmet.ProtuStrankaListNazivFormated_1">
      <item>VERUM GRADNJA d.o.o.</item>
    </derivirana_varijabla>
  </DomainObject.Predmet.ProtuStrankaListNazivFormated>
  <DomainObject.Predmet.ProtuStrankaListNazivFormatedOIB>
    <izvorni_sadrzaj>
      <item>VERUM GRADNJA d.o.o., OIB 29473615723</item>
    </izvorni_sadrzaj>
    <derivirana_varijabla naziv="DomainObject.Predmet.ProtuStrankaListNazivFormatedOIB_1">
      <item>VERUM GRADNJA d.o.o., OIB 29473615723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VERUM GRADNJA d.o.o.</izvorni_sadrzaj>
    <derivirana_varijabla naziv="DomainObject.Predmet.ProtustrankaIDrugi_1">VERUM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VERUM GRADNJA d.o.o., OIB 29473615723, Ante Topića Mimare 24, 10000 Zagreb</izvorni_sadrzaj>
    <derivirana_varijabla naziv="DomainObject.Predmet.ProtustrankaIDrugiAdressOIB_1">VERUM GRADNJA d.o.o., OIB 29473615723, Ante Topića 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VERUM GRADNJA d.o.o.</item>
      <item>FINA Regionalni centar Zagreb</item>
    </izvorni_sadrzaj>
    <derivirana_varijabla naziv="DomainObject.Predmet.SudioniciListNaziv_1">
      <item>VERUM GRADNJA d.o.o.</item>
      <item>FINA Regionalni centar Zagreb</item>
    </derivirana_varijabla>
  </DomainObject.Predmet.SudioniciListNaziv>
  <DomainObject.Predmet.SudioniciListAdressOIB>
    <izvorni_sadrzaj>
      <item>VERUM GRADNJA d.o.o., OIB 29473615723, Ante Topića Mimare 24,10000 Zagreb</item>
      <item>FINA Regionalni centar Zagreb, OIB 85821130368, Trg svibanjskih žrtava 1995. br. 1,10000 Zagreb</item>
    </izvorni_sadrzaj>
    <derivirana_varijabla naziv="DomainObject.Predmet.SudioniciListAdressOIB_1">
      <item>VERUM GRADNJA d.o.o., OIB 29473615723, Ante Topića Mimare 24,10000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29473615723</item>
      <item>, OIB 85821130368</item>
    </izvorni_sadrzaj>
    <derivirana_varijabla naziv="DomainObject.Predmet.SudioniciListNazivOIB_1">
      <item>, OIB 29473615723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BC4680-291A-4654-99BD-CFB91019F6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2126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2017-08-04T06:18:00Z</dcterms:created>
  <dc:creator>Korisnik</dc:creator>
  <cp:lastModifiedBy>Sanja Ban</cp:lastModifiedBy>
  <cp:lastPrinted>2017-08-04T06:18:00Z</cp:lastPrinted>
  <dcterms:modified xmlns:xsi="http://www.w3.org/2001/XMLSchema-instance" xsi:type="dcterms:W3CDTF">2017-08-04T06:19:00Z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