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68f1" w14:paraId="7fc68f1" w:rsidRDefault="00CC1D02" w:rsidP="00910611" w:rsidR="00CC1D02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1D02" w:rsidP="00910611" w:rsidR="00CC1D02">
      <w:r>
        <w:rPr>
          <w:rFonts w:eastAsia="MS Mincho"/>
        </w:rPr>
        <w:t xml:space="preserve">   REPUBLIKA HRVATSKA</w:t>
      </w:r>
    </w:p>
    <w:p w:rsidRDefault="00CC1D02" w:rsidP="00910611" w:rsidR="00CC1D02">
      <w:r>
        <w:rPr>
          <w:rFonts w:eastAsia="MS Mincho"/>
        </w:rPr>
        <w:t>TRGOVAČKI SUD U RIJECI</w:t>
      </w:r>
    </w:p>
    <w:p w:rsidRDefault="00CC1D02" w:rsidR="00CC1D0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C1D02" w:rsidP="00910611" w:rsidR="00CC1D02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C961C5">
        <w:t>920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C778DC">
        <w:t>20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1F75B3">
        <w:rPr>
          <w:b/>
          <w:bCs/>
        </w:rPr>
        <w:t xml:space="preserve"> </w:t>
      </w:r>
      <w:r w:rsidR="00C961C5">
        <w:rPr>
          <w:b/>
          <w:bCs/>
        </w:rPr>
        <w:t xml:space="preserve">H. D. G. TRGOVINA </w:t>
      </w:r>
      <w:r w:rsidR="00C961C5" w:rsidRPr="00C961C5">
        <w:rPr>
          <w:b/>
          <w:bCs/>
        </w:rPr>
        <w:t xml:space="preserve">društvo s ograničenom odgovornošću za </w:t>
      </w:r>
      <w:r w:rsidR="00C961C5">
        <w:rPr>
          <w:b/>
          <w:bCs/>
        </w:rPr>
        <w:t xml:space="preserve"> proizvodnju, trgovinu, usluge i turizam, Opatija, Varljenska cesta 5, OIB 06404556148</w:t>
      </w:r>
      <w:r w:rsidR="00C2309F">
        <w:rPr>
          <w:b/>
          <w:bCs/>
        </w:rPr>
        <w:t xml:space="preserve">.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C961C5">
        <w:rPr>
          <w:b/>
        </w:rPr>
        <w:t>1.932,66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C778DC">
        <w:t>20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C778DC">
        <w:rPr>
          <w:sz w:val="20"/>
          <w:szCs w:val="20"/>
        </w:rPr>
        <w:t>20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1D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Posl. br. 15 St-</w:t>
    </w:r>
    <w:r w:rsidR="00C961C5">
      <w:t>920</w:t>
    </w:r>
    <w:r w:rsidR="00495574">
      <w:t>/15-</w:t>
    </w:r>
    <w:r w:rsidR="00C2309F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90FF3"/>
    <w:rsid w:val="004936A3"/>
    <w:rsid w:val="004950EC"/>
    <w:rsid w:val="00495574"/>
    <w:rsid w:val="004A00AB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7E9F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7F48B5"/>
    <w:rsid w:val="007F6C55"/>
    <w:rsid w:val="00800379"/>
    <w:rsid w:val="0080451C"/>
    <w:rsid w:val="00813835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577E2"/>
    <w:rsid w:val="00C610A8"/>
    <w:rsid w:val="00C64BCA"/>
    <w:rsid w:val="00C65E64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758D"/>
    <w:rsid w:val="00CB6630"/>
    <w:rsid w:val="00CB7A73"/>
    <w:rsid w:val="00CC1D02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1D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D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D0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D0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D0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1D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D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D0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D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D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St-920/2015</izvorni_sadrzaj>
    <derivirana_varijabla naziv="DomainObject.Predmet.OznakaBroj_1">St-920/2015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H.D.G. TRGOVINA d.o.o.  Opatija</izvorni_sadrzaj>
    <derivirana_varijabla naziv="DomainObject.Predmet.ProtustrankaFormated_1">  H.D.G. TRGOVINA d.o.o.  Opatija</derivirana_varijabla>
  </DomainObject.Predmet.ProtustrankaFormated>
  <DomainObject.Predmet.ProtustrankaFormatedOIB>
    <izvorni_sadrzaj>  H.D.G. TRGOVINA d.o.o.  Opatija, OIB 06404556148</izvorni_sadrzaj>
    <derivirana_varijabla naziv="DomainObject.Predmet.ProtustrankaFormatedOIB_1">  H.D.G. TRGOVINA d.o.o.  Opatija, OIB 06404556148</derivirana_varijabla>
  </DomainObject.Predmet.ProtustrankaFormatedOIB>
  <DomainObject.Predmet.ProtustrankaFormatedWithAdress>
    <izvorni_sadrzaj> H.D.G. TRGOVINA d.o.o.  Opatija, Varljenska 5, 51410 Opatija</izvorni_sadrzaj>
    <derivirana_varijabla naziv="DomainObject.Predmet.ProtustrankaFormatedWithAdress_1"> H.D.G. TRGOVINA d.o.o.  Opatija, Varljenska 5, 51410 Opatija</derivirana_varijabla>
  </DomainObject.Predmet.ProtustrankaFormatedWithAdress>
  <DomainObject.Predmet.ProtustrankaFormatedWithAdressOIB>
    <izvorni_sadrzaj> H.D.G. TRGOVINA d.o.o.  Opatija, OIB 06404556148, Varljenska 5, 51410 Opatija</izvorni_sadrzaj>
    <derivirana_varijabla naziv="DomainObject.Predmet.ProtustrankaFormatedWithAdressOIB_1"> H.D.G. TRGOVINA d.o.o.  Opatija, OIB 06404556148, Varljenska 5, 51410 Opatija</derivirana_varijabla>
  </DomainObject.Predmet.ProtustrankaFormatedWithAdressOIB>
  <DomainObject.Predmet.ProtustrankaWithAdress>
    <izvorni_sadrzaj>H.D.G. TRGOVINA d.o.o.  Opatija Varljenska 5, 51410 Opatija</izvorni_sadrzaj>
    <derivirana_varijabla naziv="DomainObject.Predmet.ProtustrankaWithAdress_1">H.D.G. TRGOVINA d.o.o.  Opatija Varljenska 5, 51410 Opatija</derivirana_varijabla>
  </DomainObject.Predmet.ProtustrankaWithAdress>
  <DomainObject.Predmet.ProtustrankaWithAdressOIB>
    <izvorni_sadrzaj>H.D.G. TRGOVINA d.o.o.  Opatija, OIB 06404556148, Varljenska 5, 51410 Opatija</izvorni_sadrzaj>
    <derivirana_varijabla naziv="DomainObject.Predmet.ProtustrankaWithAdressOIB_1">H.D.G. TRGOVINA d.o.o.  Opatija, OIB 06404556148, Varljenska 5, 51410 Opatija</derivirana_varijabla>
  </DomainObject.Predmet.ProtustrankaWithAdressOIB>
  <DomainObject.Predmet.ProtustrankaNazivFormated>
    <izvorni_sadrzaj>H.D.G. TRGOVINA d.o.o.  Opatija</izvorni_sadrzaj>
    <derivirana_varijabla naziv="DomainObject.Predmet.ProtustrankaNazivFormated_1">H.D.G. TRGOVINA d.o.o.  Opatija</derivirana_varijabla>
  </DomainObject.Predmet.ProtustrankaNazivFormated>
  <DomainObject.Predmet.ProtustrankaNazivFormatedOIB>
    <izvorni_sadrzaj>H.D.G. TRGOVINA d.o.o.  Opatija, OIB 06404556148</izvorni_sadrzaj>
    <derivirana_varijabla naziv="DomainObject.Predmet.ProtustrankaNazivFormatedOIB_1">H.D.G. TRGOVINA d.o.o.  Opatija, OIB 06404556148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H.D.G. TRGOVINA d.o.o.  Opatija</item>
    </izvorni_sadrzaj>
    <derivirana_varijabla naziv="DomainObject.Predmet.ProtuStrankaListFormated_1">
      <item>H.D.G. TRGOVINA d.o.o.  Opatija</item>
    </derivirana_varijabla>
  </DomainObject.Predmet.ProtuStrankaListFormated>
  <DomainObject.Predmet.ProtuStrankaListFormatedOIB>
    <izvorni_sadrzaj>
      <item>H.D.G. TRGOVINA d.o.o.  Opatija, OIB 06404556148</item>
    </izvorni_sadrzaj>
    <derivirana_varijabla naziv="DomainObject.Predmet.ProtuStrankaListFormatedOIB_1">
      <item>H.D.G. TRGOVINA d.o.o.  Opatija, OIB 06404556148</item>
    </derivirana_varijabla>
  </DomainObject.Predmet.ProtuStrankaListFormatedOIB>
  <DomainObject.Predmet.ProtuStrankaListFormatedWithAdress>
    <izvorni_sadrzaj>
      <item>H.D.G. TRGOVINA d.o.o.  Opatija, Varljenska 5, 51410 Opatija</item>
    </izvorni_sadrzaj>
    <derivirana_varijabla naziv="DomainObject.Predmet.ProtuStrankaListFormatedWithAdress_1">
      <item>H.D.G. TRGOVINA d.o.o.  Opatija, Varljenska 5, 51410 Opatija</item>
    </derivirana_varijabla>
  </DomainObject.Predmet.ProtuStrankaListFormatedWithAdress>
  <DomainObject.Predmet.ProtuStrankaListFormatedWithAdressOIB>
    <izvorni_sadrzaj>
      <item>H.D.G. TRGOVINA d.o.o.  Opatija, OIB 06404556148, Varljenska 5, 51410 Opatija</item>
    </izvorni_sadrzaj>
    <derivirana_varijabla naziv="DomainObject.Predmet.ProtuStrankaListFormatedWithAdressOIB_1">
      <item>H.D.G. TRGOVINA d.o.o.  Opatija, OIB 06404556148, Varljenska 5, 51410 Opatija</item>
    </derivirana_varijabla>
  </DomainObject.Predmet.ProtuStrankaListFormatedWithAdressOIB>
  <DomainObject.Predmet.ProtuStrankaListNazivFormated>
    <izvorni_sadrzaj>
      <item>H.D.G. TRGOVINA d.o.o.  Opatija</item>
    </izvorni_sadrzaj>
    <derivirana_varijabla naziv="DomainObject.Predmet.ProtuStrankaListNazivFormated_1">
      <item>H.D.G. TRGOVINA d.o.o.  Opatija</item>
    </derivirana_varijabla>
  </DomainObject.Predmet.ProtuStrankaListNazivFormated>
  <DomainObject.Predmet.ProtuStrankaListNazivFormatedOIB>
    <izvorni_sadrzaj>
      <item>H.D.G. TRGOVINA d.o.o.  Opatija, OIB 06404556148</item>
    </izvorni_sadrzaj>
    <derivirana_varijabla naziv="DomainObject.Predmet.ProtuStrankaListNazivFormatedOIB_1">
      <item>H.D.G. TRGOVINA d.o.o.  Opatija, OIB 06404556148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H.D.G. TRGOVINA d.o.o.  Opatija</izvorni_sadrzaj>
    <derivirana_varijabla naziv="DomainObject.Predmet.ProtustrankaIDrugi_1">H.D.G. TRGOVINA d.o.o.  Opatija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H.D.G. TRGOVINA d.o.o.  Opatija, OIB 06404556148, Varljenska 5, 51410 Opatija</izvorni_sadrzaj>
    <derivirana_varijabla naziv="DomainObject.Predmet.ProtustrankaIDrugiAdressOIB_1">H.D.G. TRGOVINA d.o.o.  Opatija, OIB 06404556148, Varljenska 5,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H.D.G. TRGOVINA d.o.o.  Opatija</item>
    </izvorni_sadrzaj>
    <derivirana_varijabla naziv="DomainObject.Predmet.SudioniciListNaziv_1">
      <item>FINA  Rijeka</item>
      <item>H.D.G. TRGOVINA d.o.o.  Opatija</item>
    </derivirana_varijabla>
  </DomainObject.Predmet.SudioniciListNaziv>
  <DomainObject.Predmet.SudioniciListAdressOIB>
    <izvorni_sadrzaj>
      <item>FINA  Rijeka, OIB 85821130368, Frana Kurelca 8,51000 Rijeka</item>
      <item>H.D.G. TRGOVINA d.o.o.  Opatija, OIB 06404556148, Varljenska 5,51410 Opatija</item>
    </izvorni_sadrzaj>
    <derivirana_varijabla naziv="DomainObject.Predmet.SudioniciListAdressOIB_1">
      <item>FINA  Rijeka, OIB 85821130368, Frana Kurelca 8,51000 Rijeka</item>
      <item>H.D.G. TRGOVINA d.o.o.  Opatija, OIB 06404556148, Varljenska 5,51410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06404556148</item>
    </izvorni_sadrzaj>
    <derivirana_varijabla naziv="DomainObject.Predmet.SudioniciListNazivOIB_1">
      <item>, OIB 85821130368</item>
      <item>, OIB 06404556148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385BF3-A31A-44E9-8569-CCE1040A7D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293</properties:Words>
  <properties:Characters>1461</properties:Characters>
  <properties:Lines>58</properties:Lines>
  <properties:Paragraphs>23</properties:Paragraphs>
  <properties:TotalTime>700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2016-01-20T14:21:00Z</cp:lastPrinted>
  <dcterms:modified xmlns:xsi="http://www.w3.org/2001/XMLSchema-instance" xsi:type="dcterms:W3CDTF">2016-01-20T14:27:00Z</dcterms:modified>
  <cp:revision>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