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75ecb" w14:paraId="2f75ecb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6C1E" w:rsidP="00D26C1E" w:rsidR="00D26C1E" w:rsidRPr="004453B3">
      <w:pPr>
        <w:pStyle w:val="Zaglavlje"/>
      </w:pPr>
      <w:r w:rsidRPr="004453B3">
        <w:t xml:space="preserve">REPUBLIKA HRVATSKA </w:t>
      </w:r>
    </w:p>
    <w:p w:rsidRDefault="00D26C1E" w:rsidP="00D26C1E" w:rsidR="00D26C1E" w:rsidRPr="004453B3">
      <w:pPr>
        <w:pStyle w:val="Zaglavlje"/>
      </w:pPr>
      <w:r w:rsidRPr="004453B3">
        <w:t>Trgovački sud u Zagrebu</w:t>
      </w:r>
    </w:p>
    <w:p w:rsidRDefault="00D26C1E" w:rsidP="00D26C1E" w:rsidR="00D26C1E" w:rsidRPr="004453B3">
      <w:pPr>
        <w:pStyle w:val="Zaglavlje"/>
      </w:pPr>
      <w:r w:rsidRPr="004453B3">
        <w:t xml:space="preserve">Zagreb, Amruševa 2/II </w:t>
      </w:r>
    </w:p>
    <w:p w:rsidRDefault="00D26C1E" w:rsidP="00D26C1E" w:rsidR="00D26C1E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1767/15</w:t>
      </w:r>
    </w:p>
    <w:p w:rsidRDefault="00D26C1E" w:rsidP="00D26C1E" w:rsidR="00D26C1E" w:rsidRPr="004453B3">
      <w:pPr>
        <w:jc w:val="center"/>
      </w:pPr>
    </w:p>
    <w:p w:rsidRDefault="00D26C1E" w:rsidP="00D26C1E" w:rsidR="00D26C1E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D26C1E" w:rsidP="00D26C1E" w:rsidR="00D26C1E" w:rsidRPr="004453B3">
      <w:pPr>
        <w:jc w:val="both"/>
      </w:pPr>
    </w:p>
    <w:p w:rsidRDefault="00D26C1E" w:rsidP="00D26C1E" w:rsidR="00D26C1E" w:rsidRPr="004453B3">
      <w:pPr>
        <w:jc w:val="center"/>
      </w:pPr>
      <w:r w:rsidRPr="004453B3">
        <w:t>R J E Š E N J E</w:t>
      </w:r>
    </w:p>
    <w:p w:rsidRDefault="00D26C1E" w:rsidP="00D26C1E" w:rsidR="00D26C1E" w:rsidRPr="004453B3">
      <w:pPr>
        <w:jc w:val="center"/>
      </w:pPr>
    </w:p>
    <w:p w:rsidRDefault="00D26C1E" w:rsidP="00D26C1E" w:rsidR="00D26C1E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PUPEK AUTOMOBILI d.o.o., Zagreb, Grižanska 9, OIB: 76353190240, </w:t>
      </w:r>
      <w:r w:rsidRPr="004453B3">
        <w:t xml:space="preserve">dana </w:t>
      </w:r>
      <w:r>
        <w:t xml:space="preserve"> </w:t>
      </w:r>
      <w:r w:rsidR="002A22A9">
        <w:t>22.</w:t>
      </w:r>
      <w:r>
        <w:t xml:space="preserve">  ožujka</w:t>
      </w:r>
      <w:r w:rsidRPr="004453B3">
        <w:t xml:space="preserve"> 2016. </w:t>
      </w:r>
    </w:p>
    <w:p w:rsidRDefault="00D26C1E" w:rsidP="00D26C1E" w:rsidR="00D26C1E" w:rsidRPr="004453B3">
      <w:pPr>
        <w:jc w:val="both"/>
      </w:pPr>
    </w:p>
    <w:p w:rsidRDefault="00D26C1E" w:rsidP="00D26C1E" w:rsidR="00D26C1E" w:rsidRPr="004453B3">
      <w:pPr>
        <w:jc w:val="center"/>
      </w:pPr>
      <w:r w:rsidRPr="004453B3">
        <w:t>r i j e š i o    je</w:t>
      </w:r>
    </w:p>
    <w:p w:rsidRDefault="00D26C1E" w:rsidP="00D26C1E" w:rsidR="00D26C1E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26C1E" w:rsidP="00D26C1E" w:rsidR="00D26C1E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PUPEK AUTOMOBILI d.o.o., Zagreb, Grižanska 9, OIB: 76353190240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 xml:space="preserve"> </w:t>
      </w:r>
      <w:r w:rsidR="002A22A9">
        <w:rPr>
          <w:rFonts w:hAnsi="Times New Roman" w:ascii="Times New Roman"/>
          <w:szCs w:val="24"/>
        </w:rPr>
        <w:t>22</w:t>
      </w:r>
      <w:r>
        <w:rPr>
          <w:rFonts w:hAnsi="Times New Roman" w:ascii="Times New Roman"/>
          <w:szCs w:val="24"/>
        </w:rPr>
        <w:t>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26C1E" w:rsidP="00D26C1E" w:rsidR="00D26C1E" w:rsidRPr="004453B3">
      <w:pPr>
        <w:pStyle w:val="BodyText21"/>
        <w:rPr>
          <w:rFonts w:hAnsi="Times New Roman" w:ascii="Times New Roman"/>
          <w:szCs w:val="24"/>
        </w:rPr>
      </w:pPr>
    </w:p>
    <w:p w:rsidRDefault="00D26C1E" w:rsidP="00D26C1E" w:rsidR="00D26C1E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Jasna Hromadko, OIB: 22088644509, Zagreb, Zelengorska br. 1.</w:t>
      </w:r>
    </w:p>
    <w:p w:rsidRDefault="00D26C1E" w:rsidP="00D26C1E" w:rsidR="00D26C1E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26C1E" w:rsidP="00D26C1E" w:rsidR="00D26C1E">
      <w:pPr>
        <w:jc w:val="both"/>
      </w:pPr>
      <w:r w:rsidRPr="004453B3">
        <w:t xml:space="preserve">III. Zaključuje se stečajni postupak nad dužnikom </w:t>
      </w:r>
      <w:r>
        <w:t>PUPEK AUTOMOBILI d.o.o., Zagreb, Grižanska 9, OIB: 76353190240.</w:t>
      </w:r>
    </w:p>
    <w:p w:rsidRDefault="00D26C1E" w:rsidP="00D26C1E" w:rsidR="00D26C1E" w:rsidRPr="004453B3">
      <w:pPr>
        <w:jc w:val="both"/>
      </w:pPr>
    </w:p>
    <w:p w:rsidRDefault="00D26C1E" w:rsidP="00D26C1E" w:rsidR="00D26C1E" w:rsidRPr="004453B3">
      <w:pPr>
        <w:jc w:val="both"/>
      </w:pPr>
      <w:r w:rsidRPr="004453B3">
        <w:t>IV. Nakon pravomoćnosti ovog rješenja, dužnik će se  brisati iz sudskog registra.</w:t>
      </w:r>
    </w:p>
    <w:p w:rsidRDefault="00D26C1E" w:rsidP="00D26C1E" w:rsidR="00D26C1E" w:rsidRPr="004453B3">
      <w:pPr>
        <w:jc w:val="both"/>
      </w:pPr>
    </w:p>
    <w:p w:rsidRDefault="00D26C1E" w:rsidP="00D26C1E" w:rsidR="00D26C1E" w:rsidRPr="004453B3">
      <w:pPr>
        <w:ind w:left="360"/>
        <w:jc w:val="center"/>
      </w:pPr>
      <w:r w:rsidRPr="004453B3">
        <w:t>Obrazloženje</w:t>
      </w:r>
    </w:p>
    <w:p w:rsidRDefault="00D26C1E" w:rsidP="00D26C1E" w:rsidR="00D26C1E" w:rsidRPr="004453B3">
      <w:pPr>
        <w:jc w:val="both"/>
      </w:pPr>
    </w:p>
    <w:p w:rsidRDefault="00D26C1E" w:rsidP="00D26C1E" w:rsidR="00D26C1E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D26C1E" w:rsidP="00D26C1E" w:rsidR="00D26C1E" w:rsidRPr="004453B3">
      <w:pPr>
        <w:jc w:val="both"/>
      </w:pPr>
    </w:p>
    <w:p w:rsidRDefault="00D26C1E" w:rsidP="00D26C1E" w:rsidR="00D26C1E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19.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26C1E" w:rsidP="00D26C1E" w:rsidR="00D26C1E" w:rsidRPr="004453B3">
      <w:pPr>
        <w:jc w:val="both"/>
      </w:pPr>
    </w:p>
    <w:p w:rsidRDefault="00D26C1E" w:rsidP="00D26C1E" w:rsidR="00D26C1E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D26C1E" w:rsidP="00D26C1E" w:rsidR="00D26C1E" w:rsidRPr="004453B3">
      <w:pPr>
        <w:jc w:val="both"/>
      </w:pPr>
    </w:p>
    <w:p w:rsidRDefault="00D26C1E" w:rsidP="00D26C1E" w:rsidR="00D26C1E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D26C1E" w:rsidP="00D26C1E" w:rsidR="00D26C1E" w:rsidRPr="004453B3">
      <w:pPr>
        <w:jc w:val="both"/>
      </w:pPr>
    </w:p>
    <w:p w:rsidRDefault="00D26C1E" w:rsidP="00D26C1E" w:rsidR="00D26C1E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26C1E" w:rsidP="00D26C1E" w:rsidR="00D26C1E" w:rsidRPr="004453B3">
      <w:pPr>
        <w:jc w:val="both"/>
      </w:pPr>
    </w:p>
    <w:p w:rsidRDefault="00D26C1E" w:rsidP="00D26C1E" w:rsidR="00D26C1E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26C1E" w:rsidP="00D26C1E" w:rsidR="00D26C1E" w:rsidRPr="004453B3">
      <w:pPr>
        <w:jc w:val="both"/>
      </w:pPr>
    </w:p>
    <w:p w:rsidRDefault="00D26C1E" w:rsidP="00D26C1E" w:rsidR="00D26C1E" w:rsidRPr="004453B3">
      <w:pPr>
        <w:jc w:val="center"/>
      </w:pPr>
      <w:r w:rsidRPr="004453B3">
        <w:t xml:space="preserve">U Zagrebu, </w:t>
      </w:r>
      <w:r w:rsidR="002A22A9">
        <w:t xml:space="preserve">22. </w:t>
      </w:r>
      <w:r>
        <w:t>ožujka</w:t>
      </w:r>
      <w:r w:rsidRPr="004453B3">
        <w:t xml:space="preserve"> 2016.</w:t>
      </w:r>
    </w:p>
    <w:p w:rsidRDefault="00D26C1E" w:rsidP="00D26C1E" w:rsidR="00D26C1E" w:rsidRPr="004453B3">
      <w:pPr>
        <w:jc w:val="center"/>
      </w:pPr>
    </w:p>
    <w:p w:rsidRDefault="00D26C1E" w:rsidP="00D26C1E" w:rsidR="00D26C1E" w:rsidRPr="004453B3">
      <w:pPr>
        <w:ind w:firstLine="720" w:left="5040"/>
        <w:jc w:val="right"/>
      </w:pPr>
      <w:r w:rsidRPr="004453B3">
        <w:t xml:space="preserve">      SUDAC:</w:t>
      </w:r>
    </w:p>
    <w:p w:rsidRDefault="00D26C1E" w:rsidR="002A22A9">
      <w:pPr>
        <w:jc w:val="right"/>
        <w:rPr>
          <w:sz w:val="22"/>
          <w:szCs w:val="22"/>
        </w:rPr>
      </w:pPr>
      <w:r>
        <w:t>Goran Iskra</w:t>
      </w:r>
      <w:r w:rsidR="002A22A9">
        <w:t>,</w:t>
      </w:r>
      <w:r w:rsidR="002A22A9">
        <w:rPr>
          <w:sz w:val="22"/>
          <w:szCs w:val="22"/>
        </w:rPr>
        <w:t>v.r.</w:t>
      </w:r>
    </w:p>
    <w:p w:rsidRDefault="002A22A9" w:rsidR="002A22A9" w:rsidRPr="000F2755">
      <w:pPr>
        <w:jc w:val="right"/>
        <w:rPr>
          <w:sz w:val="22"/>
          <w:szCs w:val="22"/>
        </w:rPr>
      </w:pPr>
    </w:p>
    <w:p w:rsidRDefault="002A22A9" w:rsidR="002A22A9">
      <w:pPr>
        <w:jc w:val="right"/>
        <w:rPr>
          <w:color w:val="000000"/>
        </w:rPr>
      </w:pPr>
      <w:r>
        <w:rPr>
          <w:color w:val="000000"/>
        </w:rPr>
        <w:t>Za točnost otpravka</w:t>
      </w:r>
    </w:p>
    <w:p w:rsidRDefault="002A22A9" w:rsidR="002A22A9">
      <w:pPr>
        <w:jc w:val="right"/>
        <w:rPr>
          <w:color w:val="000000"/>
        </w:rPr>
      </w:pPr>
      <w:r>
        <w:rPr>
          <w:color w:val="000000"/>
        </w:rPr>
        <w:t>Ovlašteni službenik</w:t>
      </w:r>
    </w:p>
    <w:p w:rsidRDefault="002A22A9" w:rsidR="002A22A9" w:rsidRPr="004574E9">
      <w:pPr>
        <w:jc w:val="right"/>
        <w:rPr>
          <w:color w:val="000000"/>
        </w:rPr>
      </w:pPr>
      <w:r>
        <w:rPr>
          <w:color w:val="000000"/>
        </w:rPr>
        <w:t>Višnja Svečak</w:t>
      </w:r>
    </w:p>
    <w:p w:rsidRDefault="00D26C1E" w:rsidP="00D26C1E" w:rsidR="00D26C1E" w:rsidRPr="004453B3">
      <w:pPr>
        <w:jc w:val="right"/>
      </w:pPr>
    </w:p>
    <w:p w:rsidRDefault="00D26C1E" w:rsidP="00D26C1E" w:rsidR="00D26C1E" w:rsidRPr="004453B3">
      <w:pPr>
        <w:jc w:val="both"/>
      </w:pPr>
    </w:p>
    <w:p w:rsidRDefault="00D26C1E" w:rsidP="00D26C1E" w:rsidR="00D26C1E" w:rsidRPr="004453B3">
      <w:pPr>
        <w:jc w:val="both"/>
      </w:pPr>
    </w:p>
    <w:p w:rsidRDefault="00D26C1E" w:rsidP="00D26C1E" w:rsidR="00D26C1E" w:rsidRPr="004453B3">
      <w:pPr>
        <w:jc w:val="both"/>
      </w:pPr>
      <w:r w:rsidRPr="004453B3">
        <w:t>Uputa o pravnom lijeku:</w:t>
      </w:r>
    </w:p>
    <w:p w:rsidRDefault="00D26C1E" w:rsidP="00D26C1E" w:rsidR="00D26C1E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D26C1E" w:rsidP="00D26C1E" w:rsidR="00D26C1E" w:rsidRPr="004453B3">
      <w:pPr>
        <w:jc w:val="both"/>
        <w:rPr>
          <w:i/>
        </w:rPr>
      </w:pPr>
    </w:p>
    <w:p w:rsidRDefault="00D26C1E" w:rsidP="00D26C1E" w:rsidR="00D26C1E" w:rsidRPr="004453B3">
      <w:pPr>
        <w:jc w:val="center"/>
        <w:rPr>
          <w:highlight w:val="green"/>
          <w:u w:val="single"/>
        </w:rPr>
      </w:pPr>
    </w:p>
    <w:p w:rsidRDefault="00D26C1E" w:rsidP="00D26C1E" w:rsidR="00D26C1E" w:rsidRPr="004453B3">
      <w:pPr>
        <w:jc w:val="center"/>
        <w:rPr>
          <w:highlight w:val="green"/>
          <w:u w:val="single"/>
        </w:rPr>
      </w:pPr>
    </w:p>
    <w:p w:rsidRDefault="00D26C1E" w:rsidP="00D26C1E" w:rsidR="00D26C1E" w:rsidRPr="004453B3">
      <w:pPr>
        <w:jc w:val="center"/>
        <w:rPr>
          <w:u w:val="single"/>
        </w:rPr>
      </w:pPr>
    </w:p>
    <w:p w:rsidRDefault="00D26C1E" w:rsidP="00D26C1E" w:rsidR="00D26C1E" w:rsidRPr="004453B3"/>
    <w:p w:rsidRDefault="000D2C86" w:rsidP="00D26C1E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22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D26C1E">
      <w:t>1767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2A9"/>
    <w:rsid w:val="002A293B"/>
    <w:rsid w:val="002A29E9"/>
    <w:rsid w:val="002A2A94"/>
    <w:rsid w:val="002A35AD"/>
    <w:rsid w:val="002A690A"/>
    <w:rsid w:val="002B2B1D"/>
    <w:rsid w:val="002B5264"/>
    <w:rsid w:val="002C39B2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26C1E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2A22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22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22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2A22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22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22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1767</izvorni_sadrzaj>
    <derivirana_varijabla naziv="DomainObject.Predmet.Broj_1">1767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St-1767/2015</izvorni_sadrzaj>
    <derivirana_varijabla naziv="DomainObject.Predmet.OznakaBroj_1">St-1767/2015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PUPEK AUTOMOBILI d.o.o.</izvorni_sadrzaj>
    <derivirana_varijabla naziv="DomainObject.Predmet.ProtustrankaFormated_1">  PUPEK AUTOMOBILI d.o.o.</derivirana_varijabla>
  </DomainObject.Predmet.ProtustrankaFormated>
  <DomainObject.Predmet.ProtustrankaFormatedOIB>
    <izvorni_sadrzaj>  PUPEK AUTOMOBILI d.o.o., OIB 76353190240</izvorni_sadrzaj>
    <derivirana_varijabla naziv="DomainObject.Predmet.ProtustrankaFormatedOIB_1">  PUPEK AUTOMOBILI d.o.o., OIB 76353190240</derivirana_varijabla>
  </DomainObject.Predmet.ProtustrankaFormatedOIB>
  <DomainObject.Predmet.ProtustrankaFormatedWithAdress>
    <izvorni_sadrzaj> PUPEK AUTOMOBILI d.o.o., Grižanska 9, 10000 Zagreb</izvorni_sadrzaj>
    <derivirana_varijabla naziv="DomainObject.Predmet.ProtustrankaFormatedWithAdress_1"> PUPEK AUTOMOBILI d.o.o., Grižanska 9, 10000 Zagreb</derivirana_varijabla>
  </DomainObject.Predmet.ProtustrankaFormatedWithAdress>
  <DomainObject.Predmet.ProtustrankaFormatedWithAdressOIB>
    <izvorni_sadrzaj> PUPEK AUTOMOBILI d.o.o., OIB 76353190240, Grižanska 9, 10000 Zagreb</izvorni_sadrzaj>
    <derivirana_varijabla naziv="DomainObject.Predmet.ProtustrankaFormatedWithAdressOIB_1"> PUPEK AUTOMOBILI d.o.o., OIB 76353190240, Grižanska 9, 10000 Zagreb</derivirana_varijabla>
  </DomainObject.Predmet.ProtustrankaFormatedWithAdressOIB>
  <DomainObject.Predmet.ProtustrankaWithAdress>
    <izvorni_sadrzaj>PUPEK AUTOMOBILI d.o.o. Grižanska 9, 10000 Zagreb</izvorni_sadrzaj>
    <derivirana_varijabla naziv="DomainObject.Predmet.ProtustrankaWithAdress_1">PUPEK AUTOMOBILI d.o.o. Grižanska 9, 10000 Zagreb</derivirana_varijabla>
  </DomainObject.Predmet.ProtustrankaWithAdress>
  <DomainObject.Predmet.ProtustrankaWithAdressOIB>
    <izvorni_sadrzaj>PUPEK AUTOMOBILI d.o.o., OIB 76353190240, Grižanska 9, 10000 Zagreb</izvorni_sadrzaj>
    <derivirana_varijabla naziv="DomainObject.Predmet.ProtustrankaWithAdressOIB_1">PUPEK AUTOMOBILI d.o.o., OIB 76353190240, Grižanska 9, 10000 Zagreb</derivirana_varijabla>
  </DomainObject.Predmet.ProtustrankaWithAdressOIB>
  <DomainObject.Predmet.ProtustrankaNazivFormated>
    <izvorni_sadrzaj>PUPEK AUTOMOBILI d.o.o.</izvorni_sadrzaj>
    <derivirana_varijabla naziv="DomainObject.Predmet.ProtustrankaNazivFormated_1">PUPEK AUTOMOBILI d.o.o.</derivirana_varijabla>
  </DomainObject.Predmet.ProtustrankaNazivFormated>
  <DomainObject.Predmet.ProtustrankaNazivFormatedOIB>
    <izvorni_sadrzaj>PUPEK AUTOMOBILI d.o.o., OIB 76353190240</izvorni_sadrzaj>
    <derivirana_varijabla naziv="DomainObject.Predmet.ProtustrankaNazivFormatedOIB_1">PUPEK AUTOMOBILI d.o.o., OIB 76353190240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PUPEK AUTOMOBILI d.o.o.</item>
    </izvorni_sadrzaj>
    <derivirana_varijabla naziv="DomainObject.Predmet.ProtuStrankaListFormated_1">
      <item>PUPEK AUTOMOBILI d.o.o.</item>
    </derivirana_varijabla>
  </DomainObject.Predmet.ProtuStrankaListFormated>
  <DomainObject.Predmet.ProtuStrankaListFormatedOIB>
    <izvorni_sadrzaj>
      <item>PUPEK AUTOMOBILI d.o.o., OIB 76353190240</item>
    </izvorni_sadrzaj>
    <derivirana_varijabla naziv="DomainObject.Predmet.ProtuStrankaListFormatedOIB_1">
      <item>PUPEK AUTOMOBILI d.o.o., OIB 76353190240</item>
    </derivirana_varijabla>
  </DomainObject.Predmet.ProtuStrankaListFormatedOIB>
  <DomainObject.Predmet.ProtuStrankaListFormatedWithAdress>
    <izvorni_sadrzaj>
      <item>PUPEK AUTOMOBILI d.o.o., Grižanska 9, 10000 Zagreb</item>
    </izvorni_sadrzaj>
    <derivirana_varijabla naziv="DomainObject.Predmet.ProtuStrankaListFormatedWithAdress_1">
      <item>PUPEK AUTOMOBILI d.o.o., Grižanska 9, 10000 Zagreb</item>
    </derivirana_varijabla>
  </DomainObject.Predmet.ProtuStrankaListFormatedWithAdress>
  <DomainObject.Predmet.ProtuStrankaListFormatedWithAdressOIB>
    <izvorni_sadrzaj>
      <item>PUPEK AUTOMOBILI d.o.o., OIB 76353190240, Grižanska 9, 10000 Zagreb</item>
    </izvorni_sadrzaj>
    <derivirana_varijabla naziv="DomainObject.Predmet.ProtuStrankaListFormatedWithAdressOIB_1">
      <item>PUPEK AUTOMOBILI d.o.o., OIB 76353190240, Grižanska 9, 10000 Zagreb</item>
    </derivirana_varijabla>
  </DomainObject.Predmet.ProtuStrankaListFormatedWithAdressOIB>
  <DomainObject.Predmet.ProtuStrankaListNazivFormated>
    <izvorni_sadrzaj>
      <item>PUPEK AUTOMOBILI d.o.o.</item>
    </izvorni_sadrzaj>
    <derivirana_varijabla naziv="DomainObject.Predmet.ProtuStrankaListNazivFormated_1">
      <item>PUPEK AUTOMOBILI d.o.o.</item>
    </derivirana_varijabla>
  </DomainObject.Predmet.ProtuStrankaListNazivFormated>
  <DomainObject.Predmet.ProtuStrankaListNazivFormatedOIB>
    <izvorni_sadrzaj>
      <item>PUPEK AUTOMOBILI d.o.o., OIB 76353190240</item>
    </izvorni_sadrzaj>
    <derivirana_varijabla naziv="DomainObject.Predmet.ProtuStrankaListNazivFormatedOIB_1">
      <item>PUPEK AUTOMOBILI d.o.o., OIB 76353190240</item>
    </derivirana_varijabla>
  </DomainObject.Predmet.ProtuStrankaListNazivFormatedOIB>
  <DomainObject.Predmet.OstaliListFormated>
    <izvorni_sadrzaj>
      <item>Jasna Hromadko</item>
      <item>ANKICA MARIČIĆ</item>
    </izvorni_sadrzaj>
    <derivirana_varijabla naziv="DomainObject.Predmet.OstaliListFormated_1">
      <item>Jasna Hromadko</item>
      <item>ANKICA MARIČIĆ</item>
    </derivirana_varijabla>
  </DomainObject.Predmet.OstaliListFormated>
  <DomainObject.Predmet.OstaliListFormatedOIB>
    <izvorni_sadrzaj>
      <item>Jasna Hromadko, OIB 22088644509</item>
      <item>ANKICA MARIČIĆ, OIB 74067864374</item>
    </izvorni_sadrzaj>
    <derivirana_varijabla naziv="DomainObject.Predmet.OstaliListFormatedOIB_1">
      <item>Jasna Hromadko, OIB 22088644509</item>
      <item>ANKICA MARIČIĆ, OIB 74067864374</item>
    </derivirana_varijabla>
  </DomainObject.Predmet.OstaliListFormatedOIB>
  <DomainObject.Predmet.OstaliListFormatedWithAdress>
    <izvorni_sadrzaj>
      <item>Jasna Hromadko, Zelengorska br. 1, 10000 Zagreb</item>
      <item>ANKICA MARIČIĆ, Gređani 67, 10000 Zagreb</item>
    </izvorni_sadrzaj>
    <derivirana_varijabla naziv="DomainObject.Predmet.OstaliListFormatedWithAdress_1">
      <item>Jasna Hromadko, Zelengorska br. 1, 10000 Zagreb</item>
      <item>ANKICA MARIČIĆ, Gređani 67, 10000 Zagreb</item>
    </derivirana_varijabla>
  </DomainObject.Predmet.OstaliListFormatedWithAdress>
  <DomainObject.Predmet.OstaliListFormatedWithAdressOIB>
    <izvorni_sadrzaj>
      <item>Jasna Hromadko, OIB 22088644509, Zelengorska br. 1, 10000 Zagreb</item>
      <item>ANKICA MARIČIĆ, OIB 74067864374, Gređani 67, 10000 Zagreb</item>
    </izvorni_sadrzaj>
    <derivirana_varijabla naziv="DomainObject.Predmet.OstaliListFormatedWithAdressOIB_1">
      <item>Jasna Hromadko, OIB 22088644509, Zelengorska br. 1, 10000 Zagreb</item>
      <item>ANKICA MARIČIĆ, OIB 74067864374, Gređani 67, 10000 Zagreb</item>
    </derivirana_varijabla>
  </DomainObject.Predmet.OstaliListFormatedWithAdressOIB>
  <DomainObject.Predmet.OstaliListNazivFormated>
    <izvorni_sadrzaj>
      <item>Jasna Hromadko</item>
      <item>ANKICA MARIČIĆ</item>
    </izvorni_sadrzaj>
    <derivirana_varijabla naziv="DomainObject.Predmet.OstaliListNazivFormated_1">
      <item>Jasna Hromadko</item>
      <item>ANKICA MARIČIĆ</item>
    </derivirana_varijabla>
  </DomainObject.Predmet.OstaliListNazivFormated>
  <DomainObject.Predmet.OstaliListNazivFormatedOIB>
    <izvorni_sadrzaj>
      <item>Jasna Hromadko, OIB 22088644509</item>
      <item>ANKICA MARIČIĆ, OIB 74067864374</item>
    </izvorni_sadrzaj>
    <derivirana_varijabla naziv="DomainObject.Predmet.OstaliListNazivFormatedOIB_1">
      <item>Jasna Hromadko, OIB 22088644509</item>
      <item>ANKICA MARIČIĆ, OIB 74067864374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PUPEK AUTOMOBILI d.o.o.</izvorni_sadrzaj>
    <derivirana_varijabla naziv="DomainObject.Predmet.ProtustrankaIDrugi_1">PUPEK AUTOMOBILI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PUPEK AUTOMOBILI d.o.o., OIB 76353190240, Grižanska 9, 10000 Zagreb</izvorni_sadrzaj>
    <derivirana_varijabla naziv="DomainObject.Predmet.ProtustrankaIDrugiAdressOIB_1">PUPEK AUTOMOBILI d.o.o., OIB 76353190240, Grižanska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PUPEK AUTOMOBILI d.o.o.</item>
      <item>Jasna Hromadko</item>
      <item>ANKICA MARIČIĆ</item>
    </izvorni_sadrzaj>
    <derivirana_varijabla naziv="DomainObject.Predmet.SudioniciListNaziv_1">
      <item>FINA Regionalni centar Zagreb</item>
      <item>PUPEK AUTOMOBILI d.o.o.</item>
      <item>Jasna Hromadko</item>
      <item>ANKICA MARIČIĆ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PUPEK AUTOMOBILI d.o.o., OIB 76353190240, Grižanska 9,10000 Zagreb</item>
      <item>Jasna Hromadko, OIB 22088644509, Zelengorska br. 1,10000 Zagreb</item>
      <item>ANKICA MARIČIĆ, OIB 74067864374, Gređani 67,10000 Zagreb</item>
    </izvorni_sadrzaj>
    <derivirana_varijabla naziv="DomainObject.Predmet.SudioniciListAdressOIB_1">
      <item>FINA Regionalni centar Zagreb, OIB 85821130368, Trg svibanjskih žrtava 1995. 1,10000 Zagreb</item>
      <item>PUPEK AUTOMOBILI d.o.o., OIB 76353190240, Grižanska 9,10000 Zagreb</item>
      <item>Jasna Hromadko, OIB 22088644509, Zelengorska br. 1,10000 Zagreb</item>
      <item>ANKICA MARIČIĆ, OIB 74067864374, Gređani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76353190240</item>
      <item>, OIB 22088644509</item>
      <item>, OIB 74067864374</item>
    </izvorni_sadrzaj>
    <derivirana_varijabla naziv="DomainObject.Predmet.SudioniciListNazivOIB_1">
      <item>, OIB 85821130368</item>
      <item>, OIB 76353190240</item>
      <item>, OIB 22088644509</item>
      <item>, OIB 74067864374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B9643B-636C-4853-AB4B-C7DA0A98F8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400</properties:Words>
  <properties:Characters>2175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2016-03-22T12:08:00Z</dcterms:created>
  <dc:creator>Korisnik</dc:creator>
  <cp:lastModifiedBy>Višnja Svečak</cp:lastModifiedBy>
  <cp:lastPrinted>2016-03-22T12:11:00Z</cp:lastPrinted>
  <dcterms:modified xmlns:xsi="http://www.w3.org/2001/XMLSchema-instance" xsi:type="dcterms:W3CDTF">2016-03-22T12:11:00Z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