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b5c6" w14:paraId="aacb5c6" w:rsidRDefault="0036257E" w:rsidR="0036257E" w:rsidRPr="0036257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6257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678815</wp:posOffset>
            </wp:positionH>
            <wp:positionV relativeFrom="paragraph">
              <wp:posOffset>-16510</wp:posOffset>
            </wp:positionV>
            <wp:extent cy="673100" cx="596900"/>
            <wp:effectExtent b="0" r="0" t="0" l="0"/>
            <wp:wrapTight wrapText="bothSides">
              <wp:wrapPolygon edited="false">
                <wp:start y="0" x="0"/>
                <wp:lineTo y="20785" x="0"/>
                <wp:lineTo y="20785" x="20681"/>
                <wp:lineTo y="0" x="20681"/>
                <wp:lineTo y="0" x="0"/>
              </wp:wrapPolygon>
            </wp:wrapTight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6257E" w:rsidR="0036257E" w:rsidRPr="0036257E">
      <w:pPr>
        <w:rPr>
          <w:rFonts w:cs="Times New Roman" w:hAnsi="Times New Roman" w:ascii="Times New Roman"/>
          <w:sz w:val="24"/>
          <w:szCs w:val="24"/>
        </w:rPr>
      </w:pPr>
    </w:p>
    <w:p w:rsidRDefault="0036257E" w:rsidP="0036257E" w:rsidR="0036257E" w:rsidRPr="0036257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 xml:space="preserve">    REPUBLIKA HRVATSKA</w:t>
      </w:r>
      <w:r w:rsidRPr="0036257E">
        <w:rPr>
          <w:rFonts w:cs="Times New Roman" w:hAnsi="Times New Roman" w:ascii="Times New Roman"/>
          <w:sz w:val="24"/>
          <w:szCs w:val="24"/>
        </w:rPr>
        <w:br/>
        <w:t>TRGOVAČKI SUD  U PAZINU</w:t>
      </w:r>
      <w:r w:rsidRPr="0036257E">
        <w:rPr>
          <w:rFonts w:cs="Times New Roman" w:hAnsi="Times New Roman" w:ascii="Times New Roman"/>
          <w:sz w:val="24"/>
          <w:szCs w:val="24"/>
        </w:rPr>
        <w:br/>
        <w:t xml:space="preserve">           Pazin, </w:t>
      </w:r>
      <w:proofErr w:type="spellStart"/>
      <w:r w:rsidRPr="0036257E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Pr="0036257E"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36257E" w:rsidP="0036257E" w:rsidR="0036257E" w:rsidRPr="0036257E">
      <w:pPr>
        <w:jc w:val="center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36257E" w:rsidP="0036257E" w:rsidR="0036257E" w:rsidRPr="0036257E">
      <w:pPr>
        <w:ind w:right="512"/>
        <w:jc w:val="center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6257E" w:rsidP="0036257E" w:rsidR="0036257E" w:rsidRPr="0036257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 xml:space="preserve">Trgovački sud u Pazinu, po stečajnom sucu ovoga suda Damiru Rabaru, u predmetu provođenja stečajnog postupka nad likvidacijskom imovinom brisanog društva Stečajna masa iza AKORD d.o.o. Pula, Koparska 37, OIB: 26102676846, dana 5. ožujka 2018.  </w:t>
      </w:r>
    </w:p>
    <w:p w:rsidRDefault="0036257E" w:rsidP="0036257E" w:rsidR="0036257E" w:rsidRPr="0036257E">
      <w:pPr>
        <w:jc w:val="center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6257E" w:rsidP="0036257E" w:rsidR="0036257E" w:rsidRPr="0036257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I. Odobrava se obračun stvarnih troškova stečajnoj upraviteljici Vlasti Majstorović u iznosu od 1.184,94 kuna.</w:t>
      </w:r>
    </w:p>
    <w:p w:rsidRDefault="0036257E" w:rsidP="0036257E" w:rsidR="0036257E" w:rsidRPr="0036257E">
      <w:pPr>
        <w:jc w:val="center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Obrazloženje</w:t>
      </w:r>
    </w:p>
    <w:p w:rsidRDefault="0036257E" w:rsidP="0036257E" w:rsidR="0036257E" w:rsidRPr="0036257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 xml:space="preserve">Stečajna upraviteljica dostavila je obračun stvarnih troškova i to za naknadu troškova prijevoza za razdoblje od 1.6.2017. do 1.3.2018. i to za putne troškove iznos od ukupno 776,00 kn, </w:t>
      </w:r>
      <w:r w:rsidR="0026592F">
        <w:rPr>
          <w:rFonts w:cs="Times New Roman" w:hAnsi="Times New Roman" w:ascii="Times New Roman"/>
          <w:sz w:val="24"/>
          <w:szCs w:val="24"/>
        </w:rPr>
        <w:t>cestarine u iznosu od 25,00 kn,</w:t>
      </w:r>
      <w:r w:rsidRPr="0036257E">
        <w:rPr>
          <w:rFonts w:cs="Times New Roman" w:hAnsi="Times New Roman" w:ascii="Times New Roman"/>
          <w:sz w:val="24"/>
          <w:szCs w:val="24"/>
        </w:rPr>
        <w:t xml:space="preserve"> telefona u iznosu od 110,00 kn</w:t>
      </w:r>
      <w:r>
        <w:rPr>
          <w:rFonts w:cs="Times New Roman" w:hAnsi="Times New Roman" w:ascii="Times New Roman"/>
          <w:sz w:val="24"/>
          <w:szCs w:val="24"/>
        </w:rPr>
        <w:t xml:space="preserve"> i I</w:t>
      </w:r>
      <w:r w:rsidRPr="0036257E">
        <w:rPr>
          <w:rFonts w:cs="Times New Roman" w:hAnsi="Times New Roman" w:ascii="Times New Roman"/>
          <w:sz w:val="24"/>
          <w:szCs w:val="24"/>
        </w:rPr>
        <w:t>nterneta u iznosu od 273,94 kn, odnosno ukupno 1.184,94 kn. Izvješću je priložen obračun naknade za korištenje osobnog vozila u službene svrhe s dnevnikom putovanja u kojem je navedena relacija i svrha korištenja vozila, te računi za telefon.</w:t>
      </w:r>
    </w:p>
    <w:p w:rsidRDefault="0036257E" w:rsidP="0036257E" w:rsidR="0036257E" w:rsidRPr="0036257E">
      <w:pPr>
        <w:jc w:val="both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ab/>
        <w:t>Slijedom navedenog, a temeljem odredbe čl. 29. st. 3. Stečajnog zakona, odlučeno je kao u izreci.</w:t>
      </w:r>
    </w:p>
    <w:p w:rsidRDefault="0036257E" w:rsidP="0036257E" w:rsidR="0036257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 xml:space="preserve">U Pazinu, dana 5. ožujka 2018.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36257E">
        <w:rPr>
          <w:rFonts w:cs="Times New Roman" w:hAnsi="Times New Roman" w:ascii="Times New Roman"/>
          <w:sz w:val="24"/>
          <w:szCs w:val="24"/>
        </w:rPr>
        <w:t>odine</w:t>
      </w:r>
    </w:p>
    <w:p w:rsidRDefault="0036257E" w:rsidP="0036257E" w:rsidR="003625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Sudac</w:t>
      </w:r>
    </w:p>
    <w:p w:rsidRDefault="0036257E" w:rsidP="0036257E" w:rsidR="003625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Damir Rabar</w:t>
      </w:r>
      <w:r w:rsidR="00CE2337">
        <w:rPr>
          <w:rFonts w:cs="Times New Roman" w:hAnsi="Times New Roman" w:ascii="Times New Roman"/>
          <w:sz w:val="24"/>
          <w:szCs w:val="24"/>
        </w:rPr>
        <w:t>, v.r.</w:t>
      </w:r>
    </w:p>
    <w:p w:rsidRDefault="0036257E" w:rsidP="0036257E" w:rsidR="0036257E" w:rsidRPr="0036257E">
      <w:pPr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36257E" w:rsidP="0036257E" w:rsidR="0036257E" w:rsidRPr="0036257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36257E" w:rsidP="0036257E" w:rsidR="0036257E" w:rsidRPr="0036257E">
      <w:pPr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DNA:</w:t>
      </w:r>
    </w:p>
    <w:p w:rsidRDefault="0036257E" w:rsidP="0036257E" w:rsidR="0036257E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 xml:space="preserve">Stečajnoj upraviteljici </w:t>
      </w:r>
    </w:p>
    <w:p w:rsidRDefault="0036257E" w:rsidP="0036257E" w:rsidR="0036257E" w:rsidRPr="0036257E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36257E">
        <w:rPr>
          <w:rFonts w:cs="Times New Roman" w:hAnsi="Times New Roman" w:ascii="Times New Roman"/>
          <w:sz w:val="24"/>
          <w:szCs w:val="24"/>
        </w:rPr>
        <w:t>e-oglasna ploča</w:t>
      </w:r>
    </w:p>
    <w:sectPr w:rsidR="0036257E" w:rsidRPr="0036257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57E" w:rsidP="0036257E" w:rsidR="0036257E">
      <w:pPr>
        <w:spacing w:lineRule="auto" w:line="240" w:after="0"/>
      </w:pPr>
      <w:r>
        <w:separator/>
      </w:r>
    </w:p>
  </w:endnote>
  <w:endnote w:id="0" w:type="continuationSeparator">
    <w:p w:rsidRDefault="0036257E" w:rsidP="0036257E" w:rsidR="003625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57E" w:rsidP="0036257E" w:rsidR="0036257E">
      <w:pPr>
        <w:spacing w:lineRule="auto" w:line="240" w:after="0"/>
      </w:pPr>
      <w:r>
        <w:separator/>
      </w:r>
    </w:p>
  </w:footnote>
  <w:footnote w:id="0" w:type="continuationSeparator">
    <w:p w:rsidRDefault="0036257E" w:rsidP="0036257E" w:rsidR="003625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57E" w:rsidP="0036257E" w:rsidR="0036257E" w:rsidRPr="0036257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6257E">
      <w:rPr>
        <w:rFonts w:cs="Times New Roman" w:hAnsi="Times New Roman" w:ascii="Times New Roman"/>
        <w:sz w:val="24"/>
        <w:szCs w:val="24"/>
      </w:rPr>
      <w:t>1 St-74/2015-91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E2DCA"/>
    <w:multiLevelType w:val="hybridMultilevel"/>
    <w:tmpl w:val="BE2644D4"/>
    <w:lvl w:tplc="F5BE443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664F"/>
    <w:rsid w:val="0026592F"/>
    <w:rsid w:val="0036257E"/>
    <w:rsid w:val="006110CE"/>
    <w:rsid w:val="007D664F"/>
    <w:rsid w:val="00C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257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5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2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6257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6257E"/>
  </w:style>
  <w:style w:styleId="Podnoje" w:type="paragraph">
    <w:name w:val="footer"/>
    <w:basedOn w:val="Normal"/>
    <w:link w:val="PodnojeChar"/>
    <w:uiPriority w:val="99"/>
    <w:unhideWhenUsed/>
    <w:rsid w:val="0036257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6257E"/>
  </w:style>
  <w:style w:styleId="Tekstrezerviranogmjesta" w:type="character">
    <w:name w:val="Placeholder Text"/>
    <w:basedOn w:val="Zadanifontodlomka"/>
    <w:uiPriority w:val="99"/>
    <w:semiHidden/>
    <w:rsid w:val="00CE2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3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3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3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3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257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5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2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6257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6257E"/>
  </w:style>
  <w:style w:styleId="Podnoje" w:type="paragraph">
    <w:name w:val="footer"/>
    <w:basedOn w:val="Normal"/>
    <w:link w:val="PodnojeChar"/>
    <w:uiPriority w:val="99"/>
    <w:unhideWhenUsed/>
    <w:rsid w:val="0036257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6257E"/>
  </w:style>
  <w:style w:styleId="Tekstrezerviranogmjesta" w:type="character">
    <w:name w:val="Placeholder Text"/>
    <w:basedOn w:val="Zadanifontodlomka"/>
    <w:uiPriority w:val="99"/>
    <w:semiHidden/>
    <w:rsid w:val="00CE2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3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3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3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3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258</properties:Words>
  <properties:Characters>1250</properties:Characters>
  <properties:Lines>33</properties:Lines>
  <properties:Paragraphs>17</properties:Paragraphs>
  <properties:TotalTime>4</properties:TotalTime>
  <properties:ScaleCrop>false</properties:ScaleCrop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2018-03-05T09:04:00Z</dcterms:created>
  <dc:creator>wsadmin</dc:creator>
  <dc:description/>
  <cp:keywords/>
  <cp:lastModifiedBy>wsadmin</cp:lastModifiedBy>
  <cp:lastPrinted>2018-03-05T09:24:00Z</cp:lastPrinted>
  <dcterms:modified xmlns:xsi="http://www.w3.org/2001/XMLSchema-instance" xsi:type="dcterms:W3CDTF">2018-03-05T09:24:00Z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(St-74-15-91 Akord - odobrava se trošak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