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ce07" w14:paraId="c9cce0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6D07F8">
        <w:t>427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6D07F8">
        <w:rPr>
          <w:lang w:val="hr-HR"/>
        </w:rPr>
        <w:t>GI &amp; MI, društvo s ograničenom odgovornošću za trgovinu, turizam i export-import, OIB:</w:t>
      </w:r>
      <w:r w:rsidR="006D07F8">
        <w:t xml:space="preserve"> </w:t>
      </w:r>
      <w:r w:rsidR="006D07F8">
        <w:rPr>
          <w:lang w:val="hr-HR"/>
        </w:rPr>
        <w:t>10605241601, Kralja Zvonimira 91,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6D07F8">
        <w:rPr>
          <w:lang w:val="hr-HR"/>
        </w:rPr>
        <w:t>GI &amp; MI, društvo s ograničenom odgovornošću za trgovinu, turizam i export-import, OIB:</w:t>
      </w:r>
      <w:r w:rsidR="006D07F8">
        <w:t xml:space="preserve"> </w:t>
      </w:r>
      <w:r w:rsidR="006D07F8">
        <w:rPr>
          <w:lang w:val="hr-HR"/>
        </w:rPr>
        <w:t>10605241601, Kralja Zvonimira 91.,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6D07F8">
        <w:rPr>
          <w:lang w:val="hr-HR"/>
        </w:rPr>
        <w:t>10,30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D2E73" w:rsidR="007D2E73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D2E73">
        <w:t xml:space="preserve">Marina </w:t>
      </w:r>
      <w:proofErr w:type="spellStart"/>
      <w:r w:rsidR="007D2E73" w:rsidRPr="001711CD">
        <w:rPr>
          <w:rFonts w:eastAsiaTheme="minorHAnsi"/>
        </w:rPr>
        <w:t>Mamić</w:t>
      </w:r>
      <w:proofErr w:type="spellEnd"/>
      <w:r w:rsidR="007D2E73">
        <w:rPr>
          <w:rFonts w:eastAsiaTheme="minorHAnsi"/>
        </w:rPr>
        <w:t>, OIB:</w:t>
      </w:r>
      <w:r w:rsidR="007D2E73">
        <w:rPr>
          <w:rFonts w:eastAsiaTheme="minorHAnsi" w:cs="ArialMT" w:hAnsi="ArialMT" w:ascii="ArialMT"/>
          <w:sz w:val="14"/>
          <w:szCs w:val="14"/>
        </w:rPr>
        <w:t xml:space="preserve"> </w:t>
      </w:r>
      <w:r w:rsidR="007D2E73" w:rsidRPr="001711CD">
        <w:rPr>
          <w:rFonts w:eastAsiaTheme="minorHAnsi"/>
        </w:rPr>
        <w:t>12021589075</w:t>
      </w:r>
      <w:r w:rsidR="007D2E73">
        <w:rPr>
          <w:rFonts w:eastAsiaTheme="minorHAnsi"/>
        </w:rPr>
        <w:t xml:space="preserve">, Zagreb, </w:t>
      </w:r>
      <w:proofErr w:type="spellStart"/>
      <w:r w:rsidR="007D2E73">
        <w:rPr>
          <w:rFonts w:eastAsiaTheme="minorHAnsi"/>
        </w:rPr>
        <w:t>Kruge</w:t>
      </w:r>
      <w:proofErr w:type="spellEnd"/>
      <w:r w:rsidR="007D2E73">
        <w:rPr>
          <w:rFonts w:eastAsiaTheme="minorHAnsi"/>
        </w:rPr>
        <w:t xml:space="preserve">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6D07F8">
        <w:rPr>
          <w:lang w:val="hr-HR"/>
        </w:rPr>
        <w:t>GI &amp; MI, društvo s ograničenom odgovornošću za trgovinu, turizam i export-import, OIB:</w:t>
      </w:r>
      <w:r w:rsidR="006D07F8">
        <w:t xml:space="preserve"> </w:t>
      </w:r>
      <w:r w:rsidR="006D07F8">
        <w:rPr>
          <w:lang w:val="hr-HR"/>
        </w:rPr>
        <w:t>10605241601, Kralja Zvonimira 91.,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D07F8">
        <w:rPr>
          <w:lang w:val="hr-HR"/>
        </w:rPr>
        <w:t>24.3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6D07F8">
        <w:rPr>
          <w:lang w:val="hr-HR"/>
        </w:rPr>
        <w:t>GI &amp; MI, društvo s ograničenom odgovornošću za trgovinu, turizam i export-import, OIB:</w:t>
      </w:r>
      <w:r w:rsidR="006D07F8">
        <w:t xml:space="preserve"> </w:t>
      </w:r>
      <w:r w:rsidR="006D07F8">
        <w:rPr>
          <w:lang w:val="hr-HR"/>
        </w:rPr>
        <w:t>10605241601, Kralja Zvonimira 91,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D07F8">
        <w:rPr>
          <w:lang w:val="hr-HR"/>
        </w:rPr>
        <w:t>20</w:t>
      </w:r>
      <w:r w:rsidR="006056DA">
        <w:rPr>
          <w:lang w:val="hr-HR"/>
        </w:rPr>
        <w:t>.3.2017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6D07F8">
        <w:rPr>
          <w:lang w:val="hr-HR"/>
        </w:rPr>
        <w:t>6.822,64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056DA">
        <w:rPr>
          <w:lang w:val="hr-HR"/>
        </w:rPr>
        <w:t>13. travnja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6D07F8">
        <w:rPr>
          <w:b/>
          <w:lang w:val="hr-HR"/>
        </w:rPr>
        <w:t>427</w:t>
      </w:r>
      <w:r w:rsidR="006056D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A00845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C491D" w:rsidP="00753E18" w:rsidR="00BC491D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11F5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53E18"/>
    <w:rsid w:val="0077033C"/>
    <w:rsid w:val="0077341A"/>
    <w:rsid w:val="00775D3D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04188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1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1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GI &amp; MI, društvo s ograničenom odgovornošću za trgovinu, turizam i export-import</izvorni_sadrzaj>
    <derivirana_varijabla naziv="DomainObject.Predmet.ProtustrankaFormated_1">  GI &amp; MI, društvo s ograničenom odgovornošću za trgovinu, turizam i export-import</derivirana_varijabla>
  </DomainObject.Predmet.ProtustrankaFormated>
  <DomainObject.Predmet.ProtustrankaFormatedOIB>
    <izvorni_sadrzaj>  GI &amp; MI, društvo s ograničenom odgovornošću za trgovinu, turizam i export-import, OIB 10605241601</izvorni_sadrzaj>
    <derivirana_varijabla naziv="DomainObject.Predmet.ProtustrankaFormatedOIB_1">  GI &amp; MI, društvo s ograničenom odgovornošću za trgovinu, turizam i export-import, OIB 10605241601</derivirana_varijabla>
  </DomainObject.Predmet.ProtustrankaFormatedOIB>
  <DomainObject.Predmet.ProtustrankaFormatedWithAdress>
    <izvorni_sadrzaj> GI &amp; MI, društvo s ograničenom odgovornošću za trgovinu, turizam i export-import, Kralja Zvonimira 91, 21000 Split</izvorni_sadrzaj>
    <derivirana_varijabla naziv="DomainObject.Predmet.ProtustrankaFormatedWithAdress_1"> GI &amp; MI, društvo s ograničenom odgovornošću za trgovinu, turizam i export-import, Kralja Zvonimira 91, 21000 Split</derivirana_varijabla>
  </DomainObject.Predmet.ProtustrankaFormatedWithAdress>
  <DomainObject.Predmet.ProtustrankaFormatedWithAdressOIB>
    <izvorni_sadrzaj> GI &amp; MI, društvo s ograničenom odgovornošću za trgovinu, turizam i export-import, OIB 10605241601, Kralja Zvonimira 91, 21000 Split</izvorni_sadrzaj>
    <derivirana_varijabla naziv="DomainObject.Predmet.ProtustrankaFormatedWithAdressOIB_1"> GI &amp; MI, društvo s ograničenom odgovornošću za trgovinu, turizam i export-import, OIB 10605241601, Kralja Zvonimira 91, 21000 Split</derivirana_varijabla>
  </DomainObject.Predmet.ProtustrankaFormatedWithAdressOIB>
  <DomainObject.Predmet.ProtustrankaWithAdress>
    <izvorni_sadrzaj>GI &amp; MI, društvo s ograničenom odgovornošću za trgovinu, turizam i export-import Kralja Zvonimira 91, 21000 Split</izvorni_sadrzaj>
    <derivirana_varijabla naziv="DomainObject.Predmet.ProtustrankaWithAdress_1">GI &amp; MI, društvo s ograničenom odgovornošću za trgovinu, turizam i export-import Kralja Zvonimira 91, 21000 Split</derivirana_varijabla>
  </DomainObject.Predmet.ProtustrankaWithAdress>
  <DomainObject.Predmet.ProtustrankaWithAdressOIB>
    <izvorni_sadrzaj>GI &amp; MI, društvo s ograničenom odgovornošću za trgovinu, turizam i export-import, OIB 10605241601, Kralja Zvonimira 91, 21000 Split</izvorni_sadrzaj>
    <derivirana_varijabla naziv="DomainObject.Predmet.ProtustrankaWithAdressOIB_1">GI &amp; MI, društvo s ograničenom odgovornošću za trgovinu, turizam i export-import, OIB 10605241601, Kralja Zvonimira 91, 21000 Split</derivirana_varijabla>
  </DomainObject.Predmet.ProtustrankaWithAdressOIB>
  <DomainObject.Predmet.ProtustrankaNazivFormated>
    <izvorni_sadrzaj>GI &amp; MI, društvo s ograničenom odgovornošću za trgovinu, turizam i export-import</izvorni_sadrzaj>
    <derivirana_varijabla naziv="DomainObject.Predmet.ProtustrankaNazivFormated_1">GI &amp; MI, društvo s ograničenom odgovornošću za trgovinu, turizam i export-import</derivirana_varijabla>
  </DomainObject.Predmet.ProtustrankaNazivFormated>
  <DomainObject.Predmet.ProtustrankaNazivFormatedOIB>
    <izvorni_sadrzaj>GI &amp; MI, društvo s ograničenom odgovornošću za trgovinu, turizam i export-import, OIB 10605241601</izvorni_sadrzaj>
    <derivirana_varijabla naziv="DomainObject.Predmet.ProtustrankaNazivFormatedOIB_1">GI &amp; MI, društvo s ograničenom odgovornošću za trgovinu, turizam i export-import, OIB 10605241601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6822.64</izvorni_sadrzaj>
    <derivirana_varijabla naziv="DomainObject.Predmet.TrenutnaVrijednost_1">6822.64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 &amp; MI, društvo s ograničenom odgovornošću za trgovinu, turizam i export-import</item>
    </izvorni_sadrzaj>
    <derivirana_varijabla naziv="DomainObject.Predmet.ProtuStrankaListFormated_1">
      <item>GI &amp; MI, društvo s ograničenom odgovornošću za trgovinu, turizam i export-import</item>
    </derivirana_varijabla>
  </DomainObject.Predmet.ProtuStrankaListFormated>
  <DomainObject.Predmet.ProtuStrankaListFormatedOIB>
    <izvorni_sadrzaj>
      <item>GI &amp; MI, društvo s ograničenom odgovornošću za trgovinu, turizam i export-import, OIB 10605241601</item>
    </izvorni_sadrzaj>
    <derivirana_varijabla naziv="DomainObject.Predmet.ProtuStrankaListFormatedOIB_1">
      <item>GI &amp; MI, društvo s ograničenom odgovornošću za trgovinu, turizam i export-import, OIB 10605241601</item>
    </derivirana_varijabla>
  </DomainObject.Predmet.ProtuStrankaListFormatedOIB>
  <DomainObject.Predmet.ProtuStrankaListFormatedWithAdress>
    <izvorni_sadrzaj>
      <item>GI &amp; MI, društvo s ograničenom odgovornošću za trgovinu, turizam i export-import, Kralja Zvonimira 91, 21000 Split</item>
    </izvorni_sadrzaj>
    <derivirana_varijabla naziv="DomainObject.Predmet.ProtuStrankaListFormatedWithAdress_1">
      <item>GI &amp; MI, društvo s ograničenom odgovornošću za trgovinu, turizam i export-import, Kralja Zvonimira 91, 21000 Split</item>
    </derivirana_varijabla>
  </DomainObject.Predmet.ProtuStrankaListFormatedWithAdress>
  <DomainObject.Predmet.ProtuStrankaListFormatedWithAdressOIB>
    <izvorni_sadrzaj>
      <item>GI &amp; MI, društvo s ograničenom odgovornošću za trgovinu, turizam i export-import, OIB 10605241601, Kralja Zvonimira 91, 21000 Split</item>
    </izvorni_sadrzaj>
    <derivirana_varijabla naziv="DomainObject.Predmet.ProtuStrankaListFormatedWithAdressOIB_1">
      <item>GI &amp; MI, društvo s ograničenom odgovornošću za trgovinu, turizam i export-import, OIB 10605241601, Kralja Zvonimira 91, 21000 Split</item>
    </derivirana_varijabla>
  </DomainObject.Predmet.ProtuStrankaListFormatedWithAdressOIB>
  <DomainObject.Predmet.ProtuStrankaListNazivFormated>
    <izvorni_sadrzaj>
      <item>GI &amp; MI, društvo s ograničenom odgovornošću za trgovinu, turizam i export-import</item>
    </izvorni_sadrzaj>
    <derivirana_varijabla naziv="DomainObject.Predmet.ProtuStrankaListNazivFormated_1">
      <item>GI &amp; MI, društvo s ograničenom odgovornošću za trgovinu, turizam i export-import</item>
    </derivirana_varijabla>
  </DomainObject.Predmet.ProtuStrankaListNazivFormated>
  <DomainObject.Predmet.ProtuStrankaListNazivFormatedOIB>
    <izvorni_sadrzaj>
      <item>GI &amp; MI, društvo s ograničenom odgovornošću za trgovinu, turizam i export-import, OIB 10605241601</item>
    </izvorni_sadrzaj>
    <derivirana_varijabla naziv="DomainObject.Predmet.ProtuStrankaListNazivFormatedOIB_1">
      <item>GI &amp; MI, društvo s ograničenom odgovornošću za trgovinu, turizam i export-import, OIB 10605241601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 &amp; MI, društvo s ograničenom odgovornošću za trgovinu, turizam i export-import</izvorni_sadrzaj>
    <derivirana_varijabla naziv="DomainObject.Predmet.ProtustrankaIDrugi_1">GI &amp; MI, društvo s ograničenom odgovornošću za trgovinu, turizam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 &amp; MI, društvo s ograničenom odgovornošću za trgovinu, turizam i export-import, OIB 10605241601, Kralja Zvonimira 91, 21000 Split</izvorni_sadrzaj>
    <derivirana_varijabla naziv="DomainObject.Predmet.ProtustrankaIDrugiAdressOIB_1">GI &amp; MI, društvo s ograničenom odgovornošću za trgovinu, turizam i export-import, OIB 10605241601, Kralja Zvonimira 91,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 &amp; MI, društvo s ograničenom odgovornošću za trgovinu, turizam i export-import</item>
      <item>FINANCIJSKA AGENCIJA, RC SPLIT</item>
    </izvorni_sadrzaj>
    <derivirana_varijabla naziv="DomainObject.Predmet.SudioniciListNaziv_1">
      <item>GI &amp; MI, društvo s ograničenom odgovornošću za trgovinu, turizam i export-import</item>
      <item>FINANCIJSKA AGENCIJA, RC SPLIT</item>
    </derivirana_varijabla>
  </DomainObject.Predmet.SudioniciListNaziv>
  <DomainObject.Predmet.SudioniciListAdressOIB>
    <izvorni_sadrzaj>
      <item>GI &amp; MI, društvo s ograničenom odgovornošću za trgovinu, turizam i export-import, OIB 10605241601, Kralja Zvonimira 91,21000 Split</item>
      <item>FINANCIJSKA AGENCIJA, RC SPLIT, OIB 85821130368, Mažuranićevo šetalište 24 b,21000 Split</item>
    </izvorni_sadrzaj>
    <derivirana_varijabla naziv="DomainObject.Predmet.SudioniciListAdressOIB_1">
      <item>GI &amp; MI, društvo s ograničenom odgovornošću za trgovinu, turizam i export-import, OIB 10605241601, Kralja Zvonimira 91,21000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10605241601</item>
      <item>, OIB 85821130368</item>
    </izvorni_sadrzaj>
    <derivirana_varijabla naziv="DomainObject.Predmet.SudioniciListNazivOIB_1">
      <item>, OIB 10605241601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A974F-0287-4069-AD6C-2573F6389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796</properties:Words>
  <properties:Characters>4258</properties:Characters>
  <properties:Lines>106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1.St-427/2017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2018-03-21T08:35:00Z</cp:lastPrinted>
  <dcterms:modified xmlns:xsi="http://www.w3.org/2001/XMLSchema-instance" xsi:type="dcterms:W3CDTF">2018-03-21T08:39:00Z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