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52ed6" w14:paraId="f852ed6" w:rsidRDefault="006F4D46" w:rsidP="006F4D46" w:rsidR="006F4D4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4D46" w:rsidP="006F4D46" w:rsidR="006F4D4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F4D46" w:rsidP="006F4D46" w:rsidR="006F4D4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F4D46" w:rsidP="006F4D46" w:rsidR="006F4D4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F4D46" w:rsidP="006F4D46" w:rsidR="006F4D4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F4D46" w:rsidP="006F4D46" w:rsidR="006F4D4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F4D46" w:rsidP="006F4D46" w:rsidR="006F4D46" w:rsidRPr="005D578C">
      <w:pPr>
        <w:jc w:val="center"/>
        <w:rPr>
          <w:rFonts w:cs="Times New Roman" w:eastAsia="Times New Roman"/>
          <w:szCs w:val="24"/>
        </w:rPr>
      </w:pPr>
    </w:p>
    <w:p w:rsidRDefault="006F4D46" w:rsidP="006F4D46" w:rsidR="006F4D4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F4D46" w:rsidP="006F4D46" w:rsidR="006F4D46" w:rsidRPr="005D578C">
      <w:pPr>
        <w:rPr>
          <w:rFonts w:cs="Times New Roman" w:eastAsia="Times New Roman"/>
          <w:szCs w:val="24"/>
        </w:rPr>
      </w:pPr>
    </w:p>
    <w:p w:rsidRDefault="006F4D46" w:rsidP="006F4D46" w:rsidR="006F4D46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</w:t>
      </w:r>
      <w:r w:rsidR="00212F21"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9841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29.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IVICA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Umag, Novovaških bb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90937329215, MBS 040153467, </w:t>
      </w:r>
      <w:r w:rsidR="00212F21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 xml:space="preserve">. </w:t>
      </w:r>
      <w:r w:rsidR="009829F1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</w:t>
      </w:r>
    </w:p>
    <w:p w:rsidRDefault="006F4D46" w:rsidP="006F4D46" w:rsidR="006F4D46" w:rsidRPr="005D578C">
      <w:pPr>
        <w:rPr>
          <w:rFonts w:cs="Times New Roman" w:eastAsia="Times New Roman"/>
          <w:szCs w:val="24"/>
        </w:rPr>
      </w:pPr>
    </w:p>
    <w:p w:rsidRDefault="006F4D46" w:rsidP="006F4D46" w:rsidR="006F4D4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F4D46" w:rsidP="006F4D46" w:rsidR="006F4D46" w:rsidRPr="005D578C">
      <w:pPr>
        <w:rPr>
          <w:rFonts w:cs="Times New Roman" w:eastAsia="Times New Roman"/>
          <w:szCs w:val="24"/>
        </w:rPr>
      </w:pPr>
    </w:p>
    <w:p w:rsidRDefault="006F4D46" w:rsidP="006F4D46" w:rsidR="006F4D46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IVICA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Umag, Novovaških bb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90937329215, MBS 040153467,</w:t>
      </w:r>
      <w:r w:rsidRPr="005D578C">
        <w:rPr>
          <w:rFonts w:cs="Times New Roman" w:eastAsia="Times New Roman"/>
          <w:szCs w:val="24"/>
        </w:rPr>
        <w:t xml:space="preserve"> s danom </w:t>
      </w:r>
      <w:r w:rsidR="00212F21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 xml:space="preserve">. </w:t>
      </w:r>
      <w:r w:rsidR="009829F1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 </w:t>
      </w:r>
      <w:r w:rsidRPr="005D578C">
        <w:rPr>
          <w:rFonts w:cs="Times New Roman" w:eastAsia="Times New Roman"/>
          <w:szCs w:val="24"/>
        </w:rPr>
        <w:t xml:space="preserve">u </w:t>
      </w:r>
      <w:r w:rsidR="009829F1">
        <w:rPr>
          <w:rFonts w:cs="Times New Roman" w:eastAsia="Times New Roman"/>
          <w:szCs w:val="24"/>
        </w:rPr>
        <w:t>08</w:t>
      </w:r>
      <w:r>
        <w:rPr>
          <w:rFonts w:cs="Times New Roman" w:eastAsia="Times New Roman"/>
          <w:szCs w:val="24"/>
        </w:rPr>
        <w:t>,</w:t>
      </w:r>
      <w:r w:rsidR="009829F1">
        <w:rPr>
          <w:rFonts w:cs="Times New Roman" w:eastAsia="Times New Roman"/>
          <w:szCs w:val="24"/>
        </w:rPr>
        <w:t>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6F4D46" w:rsidP="006F4D46" w:rsidR="006F4D46" w:rsidRPr="005D578C">
      <w:pPr>
        <w:rPr>
          <w:rFonts w:cs="Times New Roman" w:eastAsia="Times New Roman"/>
          <w:szCs w:val="24"/>
        </w:rPr>
      </w:pPr>
    </w:p>
    <w:p w:rsidRDefault="006F4D46" w:rsidP="006F4D46" w:rsidR="006F4D46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6F4D46" w:rsidP="006F4D46" w:rsidR="006F4D46">
      <w:pPr>
        <w:ind w:firstLine="708"/>
        <w:rPr>
          <w:rFonts w:cs="Times New Roman" w:eastAsia="Times New Roman"/>
          <w:szCs w:val="20"/>
        </w:rPr>
      </w:pPr>
    </w:p>
    <w:p w:rsidRDefault="006F4D46" w:rsidP="006F4D46" w:rsidR="006F4D4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IVICA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Umag, Novovaških bb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90937329215, MBS 040153467.</w:t>
      </w:r>
    </w:p>
    <w:p w:rsidRDefault="006F4D46" w:rsidP="006F4D46" w:rsidR="006F4D46">
      <w:pPr>
        <w:rPr>
          <w:rFonts w:cs="Times New Roman" w:eastAsia="Times New Roman"/>
          <w:szCs w:val="24"/>
        </w:rPr>
      </w:pPr>
    </w:p>
    <w:p w:rsidRDefault="006F4D46" w:rsidP="006F4D46" w:rsidR="006F4D4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IVICA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Umag, Novovaških bb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90937329215, MBS 040153467.</w:t>
      </w:r>
    </w:p>
    <w:p w:rsidRDefault="006F4D46" w:rsidP="006F4D46" w:rsidR="006F4D46">
      <w:pPr>
        <w:rPr>
          <w:rFonts w:cs="Times New Roman" w:eastAsia="Times New Roman"/>
          <w:szCs w:val="24"/>
        </w:rPr>
      </w:pPr>
    </w:p>
    <w:p w:rsidRDefault="006F4D46" w:rsidP="006F4D46" w:rsidR="006F4D46" w:rsidRPr="005D578C">
      <w:pPr>
        <w:rPr>
          <w:rFonts w:cs="Times New Roman" w:eastAsia="Times New Roman"/>
          <w:szCs w:val="24"/>
        </w:rPr>
      </w:pPr>
    </w:p>
    <w:p w:rsidRDefault="006F4D46" w:rsidP="006F4D46" w:rsidR="006F4D4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F4D46" w:rsidP="006F4D46" w:rsidR="006F4D46">
      <w:pPr>
        <w:ind w:firstLine="708"/>
        <w:rPr>
          <w:rFonts w:cs="Times New Roman" w:eastAsia="Times New Roman"/>
          <w:szCs w:val="24"/>
        </w:rPr>
      </w:pPr>
    </w:p>
    <w:p w:rsidRDefault="006F4D46" w:rsidP="006F4D46" w:rsidR="006F4D4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IVICA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Umag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St-298/2015-3 od 18. studenog 2015. pokrenuo skraćeni stečajni postupak nad dužnikom IVICA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Umag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te je 30. studenog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St-298/2015-4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6F4D46" w:rsidP="006F4D46" w:rsidR="006F4D46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temelju </w:t>
      </w:r>
      <w:r w:rsidR="009829F1">
        <w:rPr>
          <w:rFonts w:cs="Times New Roman" w:eastAsia="Times New Roman"/>
          <w:szCs w:val="24"/>
        </w:rPr>
        <w:t>odredbi</w:t>
      </w:r>
      <w:r>
        <w:rPr>
          <w:rFonts w:cs="Times New Roman" w:eastAsia="Times New Roman"/>
          <w:szCs w:val="24"/>
        </w:rPr>
        <w:t xml:space="preserve">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6F4D46" w:rsidP="006F4D46" w:rsidR="006F4D46" w:rsidRPr="005D578C">
      <w:pPr>
        <w:rPr>
          <w:rFonts w:cs="Times New Roman" w:eastAsia="Times New Roman"/>
          <w:szCs w:val="24"/>
        </w:rPr>
      </w:pPr>
    </w:p>
    <w:p w:rsidRDefault="006F4D46" w:rsidP="006F4D46" w:rsidR="006F4D4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212F21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 xml:space="preserve">. </w:t>
      </w:r>
      <w:r w:rsidR="009829F1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F4D46" w:rsidP="006F4D46" w:rsidR="006F4D46" w:rsidRPr="005D578C">
      <w:pPr>
        <w:jc w:val="center"/>
        <w:rPr>
          <w:rFonts w:cs="Times New Roman" w:eastAsia="Times New Roman"/>
          <w:szCs w:val="24"/>
        </w:rPr>
      </w:pPr>
    </w:p>
    <w:p w:rsidRDefault="006F4D46" w:rsidP="00212F21" w:rsidR="006F4D46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6F4D46" w:rsidP="00212F21" w:rsidR="006F4D46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212F21">
        <w:rPr>
          <w:rFonts w:cs="Times New Roman" w:eastAsia="Times New Roman"/>
          <w:szCs w:val="24"/>
        </w:rPr>
        <w:t>, v. r.</w:t>
      </w:r>
    </w:p>
    <w:p w:rsidRDefault="006F4D46" w:rsidP="006F4D46" w:rsidR="006F4D46">
      <w:pPr>
        <w:jc w:val="left"/>
        <w:rPr>
          <w:rFonts w:cs="Times New Roman" w:eastAsia="Times New Roman"/>
          <w:szCs w:val="24"/>
        </w:rPr>
      </w:pPr>
    </w:p>
    <w:p w:rsidRDefault="00212F21" w:rsidP="006F4D46" w:rsidR="00212F21" w:rsidRPr="005D578C">
      <w:pPr>
        <w:jc w:val="left"/>
        <w:rPr>
          <w:rFonts w:cs="Times New Roman" w:eastAsia="Times New Roman"/>
          <w:szCs w:val="24"/>
        </w:rPr>
      </w:pPr>
    </w:p>
    <w:p w:rsidRDefault="006F4D46" w:rsidP="006F4D46" w:rsidR="006F4D4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6F4D46" w:rsidP="006F4D46" w:rsidR="006F4D46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6F4D46" w:rsidP="006F4D46" w:rsidR="006F4D4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6F4D46" w:rsidP="006F4D46" w:rsidR="006F4D46">
      <w:pPr>
        <w:rPr>
          <w:rFonts w:cs="Times New Roman" w:eastAsia="Times New Roman"/>
          <w:szCs w:val="24"/>
        </w:rPr>
      </w:pPr>
    </w:p>
    <w:p w:rsidRDefault="006F4D46" w:rsidP="006F4D46" w:rsidR="006F4D46" w:rsidRPr="005D578C">
      <w:pPr>
        <w:rPr>
          <w:rFonts w:cs="Times New Roman" w:eastAsia="Times New Roman"/>
          <w:szCs w:val="24"/>
        </w:rPr>
      </w:pPr>
    </w:p>
    <w:p w:rsidRDefault="006F4D46" w:rsidP="006F4D46" w:rsidR="006F4D4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F4D46" w:rsidP="006F4D46" w:rsidR="006F4D4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6F4D46" w:rsidP="006F4D46" w:rsidR="006F4D4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IVICA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Umag, Novovaških bb,</w:t>
      </w:r>
    </w:p>
    <w:p w:rsidRDefault="006F4D46" w:rsidP="006F4D46" w:rsidR="006F4D4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dužnika, Danijel Vičević, Umag, Murine bb, </w:t>
      </w:r>
    </w:p>
    <w:p w:rsidRDefault="006F4D46" w:rsidP="009829F1" w:rsidR="009829F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</w:t>
      </w:r>
      <w:r w:rsidR="009829F1">
        <w:rPr>
          <w:rFonts w:cs="Times New Roman" w:eastAsia="Times New Roman"/>
          <w:szCs w:val="20"/>
        </w:rPr>
        <w:t xml:space="preserve">Poreč – Parenzo, </w:t>
      </w:r>
      <w:r w:rsidR="00212F21">
        <w:rPr>
          <w:rFonts w:cs="Times New Roman" w:eastAsia="Times New Roman"/>
          <w:szCs w:val="20"/>
        </w:rPr>
        <w:t>Poreč, M. Vlašića 20,</w:t>
      </w:r>
    </w:p>
    <w:p w:rsidRDefault="006F4D46" w:rsidP="006F4D46" w:rsidR="006F4D4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6F4D46" w:rsidP="006F4D46" w:rsidR="006F4D4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Damir Debeljuh, Pula, Laginjina 6</w:t>
      </w:r>
      <w:r>
        <w:rPr>
          <w:rFonts w:cs="Times New Roman" w:eastAsia="Times New Roman"/>
          <w:szCs w:val="24"/>
        </w:rPr>
        <w:t>,</w:t>
      </w:r>
    </w:p>
    <w:p w:rsidRDefault="006F4D46" w:rsidP="006F4D46" w:rsidR="006F4D4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6F4D46" w:rsidP="006F4D46" w:rsidR="006F4D4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6F4D46" w:rsidP="006F4D46" w:rsidR="006F4D4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6F4D46" w:rsidP="006F4D46" w:rsidR="006F4D46" w:rsidRPr="00EB7ECC"/>
    <w:p w:rsidRDefault="006F4D46" w:rsidP="006F4D46" w:rsidR="006F4D46">
      <w:pPr>
        <w:jc w:val="left"/>
        <w:rPr>
          <w:rFonts w:cs="Times New Roman" w:eastAsia="Times New Roman"/>
          <w:szCs w:val="24"/>
        </w:rPr>
      </w:pPr>
    </w:p>
    <w:p w:rsidRDefault="006F4D46" w:rsidP="006F4D46" w:rsidR="006F4D46"/>
    <w:p w:rsidRDefault="006F4D46" w:rsidP="006F4D46" w:rsidR="006F4D46">
      <w:pPr>
        <w:jc w:val="left"/>
        <w:rPr>
          <w:rFonts w:cs="Times New Roman" w:eastAsia="Times New Roman"/>
          <w:szCs w:val="24"/>
        </w:rPr>
      </w:pPr>
    </w:p>
    <w:p w:rsidRDefault="006F4D46" w:rsidP="006F4D46" w:rsidR="006F4D46">
      <w:pPr>
        <w:jc w:val="left"/>
        <w:rPr>
          <w:rFonts w:cs="Times New Roman" w:eastAsia="Times New Roman"/>
          <w:szCs w:val="24"/>
        </w:rPr>
      </w:pPr>
    </w:p>
    <w:p w:rsidRDefault="006F4D46" w:rsidP="006F4D46" w:rsidR="006F4D46">
      <w:pPr>
        <w:jc w:val="left"/>
        <w:rPr>
          <w:rFonts w:cs="Times New Roman" w:eastAsia="Times New Roman"/>
          <w:szCs w:val="24"/>
        </w:rPr>
      </w:pPr>
    </w:p>
    <w:p w:rsidRDefault="006F4D46" w:rsidP="006F4D46" w:rsidR="006F4D46">
      <w:pPr>
        <w:jc w:val="left"/>
        <w:rPr>
          <w:rFonts w:cs="Times New Roman" w:eastAsia="Times New Roman"/>
          <w:szCs w:val="24"/>
        </w:rPr>
      </w:pPr>
    </w:p>
    <w:sectPr w:rsidSect="00A074C3" w:rsidR="006F4D46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2426" w:rsidP="00D42426" w:rsidR="00D42426">
      <w:r>
        <w:separator/>
      </w:r>
    </w:p>
  </w:endnote>
  <w:endnote w:id="0" w:type="continuationSeparator">
    <w:p w:rsidRDefault="00D42426" w:rsidP="00D42426" w:rsidR="00D424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2426" w:rsidP="00D42426" w:rsidR="00D42426">
      <w:r>
        <w:separator/>
      </w:r>
    </w:p>
  </w:footnote>
  <w:footnote w:id="0" w:type="continuationSeparator">
    <w:p w:rsidRDefault="00D42426" w:rsidP="00D42426" w:rsidR="00D424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2426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71DE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St-298/2015-5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2426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St-298/2015-5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447E"/>
    <w:rsid w:val="00212F21"/>
    <w:rsid w:val="006A144F"/>
    <w:rsid w:val="006F4D46"/>
    <w:rsid w:val="009829F1"/>
    <w:rsid w:val="00C13AD5"/>
    <w:rsid w:val="00C71DEB"/>
    <w:rsid w:val="00CF447E"/>
    <w:rsid w:val="00D42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242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4242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4242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24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4242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424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4242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1D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1DE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71DE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71DE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71DE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242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4242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4242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24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4242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424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4242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1D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1DE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71DE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71DE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71DE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</izvorni_sadrzaj>
    <derivirana_varijabla naziv="DomainObject.Predmet.Broj_1">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St-298/2015</izvorni_sadrzaj>
    <derivirana_varijabla naziv="DomainObject.Predmet.OznakaBroj_1">St-298/2015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IVICA d.o.o. UMAG</izvorni_sadrzaj>
    <derivirana_varijabla naziv="DomainObject.Predmet.ProtustrankaFormated_1">  IVICA d.o.o. UMAG</derivirana_varijabla>
  </DomainObject.Predmet.ProtustrankaFormated>
  <DomainObject.Predmet.ProtustrankaFormatedOIB>
    <izvorni_sadrzaj>  IVICA d.o.o. UMAG, OIB 90937329215</izvorni_sadrzaj>
    <derivirana_varijabla naziv="DomainObject.Predmet.ProtustrankaFormatedOIB_1">  IVICA d.o.o. UMAG, OIB 90937329215</derivirana_varijabla>
  </DomainObject.Predmet.ProtustrankaFormatedOIB>
  <DomainObject.Predmet.ProtustrankaFormatedWithAdress>
    <izvorni_sadrzaj> IVICA d.o.o. UMAG, Novovaških/bb, 52470 Umag</izvorni_sadrzaj>
    <derivirana_varijabla naziv="DomainObject.Predmet.ProtustrankaFormatedWithAdress_1"> IVICA d.o.o. UMAG, Novovaških/bb, 52470 Umag</derivirana_varijabla>
  </DomainObject.Predmet.ProtustrankaFormatedWithAdress>
  <DomainObject.Predmet.ProtustrankaFormatedWithAdressOIB>
    <izvorni_sadrzaj> IVICA d.o.o. UMAG, OIB 90937329215, Novovaških/bb, 52470 Umag</izvorni_sadrzaj>
    <derivirana_varijabla naziv="DomainObject.Predmet.ProtustrankaFormatedWithAdressOIB_1"> IVICA d.o.o. UMAG, OIB 90937329215, Novovaških/bb, 52470 Umag</derivirana_varijabla>
  </DomainObject.Predmet.ProtustrankaFormatedWithAdressOIB>
  <DomainObject.Predmet.ProtustrankaWithAdress>
    <izvorni_sadrzaj>IVICA d.o.o. UMAG Novovaških/bb, 52470 Umag</izvorni_sadrzaj>
    <derivirana_varijabla naziv="DomainObject.Predmet.ProtustrankaWithAdress_1">IVICA d.o.o. UMAG Novovaških/bb, 52470 Umag</derivirana_varijabla>
  </DomainObject.Predmet.ProtustrankaWithAdress>
  <DomainObject.Predmet.ProtustrankaWithAdressOIB>
    <izvorni_sadrzaj>IVICA d.o.o. UMAG, OIB 90937329215, Novovaških/bb, 52470 Umag</izvorni_sadrzaj>
    <derivirana_varijabla naziv="DomainObject.Predmet.ProtustrankaWithAdressOIB_1">IVICA d.o.o. UMAG, OIB 90937329215, Novovaških/bb, 52470 Umag</derivirana_varijabla>
  </DomainObject.Predmet.ProtustrankaWithAdressOIB>
  <DomainObject.Predmet.ProtustrankaNazivFormated>
    <izvorni_sadrzaj>IVICA d.o.o. UMAG</izvorni_sadrzaj>
    <derivirana_varijabla naziv="DomainObject.Predmet.ProtustrankaNazivFormated_1">IVICA d.o.o. UMAG</derivirana_varijabla>
  </DomainObject.Predmet.ProtustrankaNazivFormated>
  <DomainObject.Predmet.ProtustrankaNazivFormatedOIB>
    <izvorni_sadrzaj>IVICA d.o.o. UMAG, OIB 90937329215</izvorni_sadrzaj>
    <derivirana_varijabla naziv="DomainObject.Predmet.ProtustrankaNazivFormatedOIB_1">IVICA d.o.o. UMAG, OIB 90937329215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284692.75</izvorni_sadrzaj>
    <derivirana_varijabla naziv="DomainObject.Predmet.TrenutnaVrijednost_1">284692.75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IVICA d.o.o. UMAG</item>
    </izvorni_sadrzaj>
    <derivirana_varijabla naziv="DomainObject.Predmet.ProtuStrankaListFormated_1">
      <item>IVICA d.o.o. UMAG</item>
    </derivirana_varijabla>
  </DomainObject.Predmet.ProtuStrankaListFormated>
  <DomainObject.Predmet.ProtuStrankaListFormatedOIB>
    <izvorni_sadrzaj>
      <item>IVICA d.o.o. UMAG, OIB 90937329215</item>
    </izvorni_sadrzaj>
    <derivirana_varijabla naziv="DomainObject.Predmet.ProtuStrankaListFormatedOIB_1">
      <item>IVICA d.o.o. UMAG, OIB 90937329215</item>
    </derivirana_varijabla>
  </DomainObject.Predmet.ProtuStrankaListFormatedOIB>
  <DomainObject.Predmet.ProtuStrankaListFormatedWithAdress>
    <izvorni_sadrzaj>
      <item>IVICA d.o.o. UMAG, Novovaških/bb, 52470 Umag</item>
    </izvorni_sadrzaj>
    <derivirana_varijabla naziv="DomainObject.Predmet.ProtuStrankaListFormatedWithAdress_1">
      <item>IVICA d.o.o. UMAG, Novovaških/bb, 52470 Umag</item>
    </derivirana_varijabla>
  </DomainObject.Predmet.ProtuStrankaListFormatedWithAdress>
  <DomainObject.Predmet.ProtuStrankaListFormatedWithAdressOIB>
    <izvorni_sadrzaj>
      <item>IVICA d.o.o. UMAG, OIB 90937329215, Novovaških/bb, 52470 Umag</item>
    </izvorni_sadrzaj>
    <derivirana_varijabla naziv="DomainObject.Predmet.ProtuStrankaListFormatedWithAdressOIB_1">
      <item>IVICA d.o.o. UMAG, OIB 90937329215, Novovaških/bb, 52470 Umag</item>
    </derivirana_varijabla>
  </DomainObject.Predmet.ProtuStrankaListFormatedWithAdressOIB>
  <DomainObject.Predmet.ProtuStrankaListNazivFormated>
    <izvorni_sadrzaj>
      <item>IVICA d.o.o. UMAG</item>
    </izvorni_sadrzaj>
    <derivirana_varijabla naziv="DomainObject.Predmet.ProtuStrankaListNazivFormated_1">
      <item>IVICA d.o.o. UMAG</item>
    </derivirana_varijabla>
  </DomainObject.Predmet.ProtuStrankaListNazivFormated>
  <DomainObject.Predmet.ProtuStrankaListNazivFormatedOIB>
    <izvorni_sadrzaj>
      <item>IVICA d.o.o. UMAG, OIB 90937329215</item>
    </izvorni_sadrzaj>
    <derivirana_varijabla naziv="DomainObject.Predmet.ProtuStrankaListNazivFormatedOIB_1">
      <item>IVICA d.o.o. UMAG, OIB 90937329215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IVICA d.o.o. UMAG</izvorni_sadrzaj>
    <derivirana_varijabla naziv="DomainObject.Predmet.ProtustrankaIDrugi_1">IVICA d.o.o. UMAG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IVICA d.o.o. UMAG, OIB 90937329215, Novovaških/bb, 52470 Umag</izvorni_sadrzaj>
    <derivirana_varijabla naziv="DomainObject.Predmet.ProtustrankaIDrugiAdressOIB_1">IVICA d.o.o. UMAG, OIB 90937329215, Novovaških/bb,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IVICA d.o.o. UMAG</item>
    </izvorni_sadrzaj>
    <derivirana_varijabla naziv="DomainObject.Predmet.SudioniciListNaziv_1">
      <item>FINANCIJSKA AGENCIJA, RC RIJEKA, PODRUŽNICA PULA, PULA</item>
      <item>IVICA d.o.o. UMAG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IVICA d.o.o. UMAG, OIB 90937329215, Novovaških/bb,52470 Umag</item>
    </izvorni_sadrzaj>
    <derivirana_varijabla naziv="DomainObject.Predmet.SudioniciListAdressOIB_1">
      <item>FINANCIJSKA AGENCIJA, RC RIJEKA, PODRUŽNICA PULA, PULA, OIB 85821130368, Ulica grada Vukovara 70,Zagreb</item>
      <item>IVICA d.o.o. UMAG, OIB 90937329215, Novovaških/bb,52470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90937329215</item>
    </izvorni_sadrzaj>
    <derivirana_varijabla naziv="DomainObject.Predmet.SudioniciListNazivOIB_1">
      <item>, OIB 85821130368</item>
      <item>, OIB 90937329215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599</properties:Words>
  <properties:Characters>3190</properties:Characters>
  <properties:Lines>83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2016-01-22T13:36:00Z</dcterms:created>
  <dc:creator>Mihaela Kaligari</dc:creator>
  <dc:description/>
  <cp:keywords/>
  <cp:lastModifiedBy>Jasmina Matika</cp:lastModifiedBy>
  <cp:lastPrinted>2016-02-02T11:30:00Z</cp:lastPrinted>
  <dcterms:modified xmlns:xsi="http://www.w3.org/2001/XMLSchema-instance" xsi:type="dcterms:W3CDTF">2016-02-03T09:31:00Z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