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61e24" w14:paraId="1061e24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0D0AC6">
        <w:t>440</w:t>
      </w:r>
      <w:r w:rsidR="00BE14DE">
        <w:t>/</w:t>
      </w:r>
      <w:r w:rsidR="00245588">
        <w:t>16-</w:t>
      </w:r>
      <w:r w:rsidR="000D0AC6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3A29C8">
        <w:t>MILETOVIĆ d.o.o., Knin, Hrvatskih generala 12,</w:t>
      </w:r>
      <w:r w:rsidR="003A29C8" w:rsidRPr="007A679F">
        <w:t xml:space="preserve"> OIB: </w:t>
      </w:r>
      <w:r w:rsidR="003A29C8">
        <w:t>36372399187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EF5B72">
        <w:t>29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3A29C8">
        <w:t>MILETOVIĆ d.o.o., Knin, Hrvatskih generala 12,</w:t>
      </w:r>
      <w:r w:rsidR="003A29C8" w:rsidRPr="007A679F">
        <w:t xml:space="preserve"> OIB: </w:t>
      </w:r>
      <w:r w:rsidR="003A29C8">
        <w:t>36372399187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68221C" w:rsidP="00961D95" w:rsidR="00A70A5D">
      <w:pPr>
        <w:jc w:val="center"/>
      </w:pPr>
      <w:r>
        <w:t>1</w:t>
      </w:r>
      <w:r w:rsidR="00912BD3">
        <w:t>5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0D0AC6">
        <w:t>10,40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68221C" w:rsidP="00A70A5D" w:rsidR="00A70A5D">
      <w:pPr>
        <w:pStyle w:val="Odlomakpopisa"/>
        <w:ind w:left="0"/>
        <w:jc w:val="center"/>
      </w:pPr>
      <w:r>
        <w:t>1</w:t>
      </w:r>
      <w:r w:rsidR="00912BD3">
        <w:t>5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0D0AC6">
        <w:t>10,42</w:t>
      </w:r>
      <w:r w:rsidR="00631438" w:rsidRPr="00F60CD9">
        <w:t xml:space="preserve"> </w:t>
      </w:r>
      <w:r w:rsidR="00A70A5D" w:rsidRPr="00F60CD9">
        <w:t xml:space="preserve">sati kod </w:t>
      </w:r>
      <w:r w:rsidR="00961D95" w:rsidRPr="00F60CD9">
        <w:t xml:space="preserve">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E613DA">
        <w:t>MILETOVIĆ d.o.o., Knin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AA24A8">
        <w:t>1. rujna 2015</w:t>
      </w:r>
      <w:r w:rsidR="00245588" w:rsidRPr="006A6907">
        <w:t xml:space="preserve">. u Očevidniku redoslijeda osnova za plaćanje ima evidentirane neizvršene osnove za plaćanje u neprekinutom razdoblju od </w:t>
      </w:r>
      <w:r w:rsidR="00E613DA">
        <w:t>1210</w:t>
      </w:r>
      <w:r w:rsidR="00245588" w:rsidRPr="006A6907">
        <w:t xml:space="preserve"> dan</w:t>
      </w:r>
      <w:r w:rsidR="00E613DA">
        <w:t>a</w:t>
      </w:r>
      <w:r w:rsidR="00245588" w:rsidRPr="006A6907">
        <w:t xml:space="preserve"> u iznosu od </w:t>
      </w:r>
      <w:r w:rsidR="00E613DA">
        <w:t>262.851,36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912BD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EF5B72">
        <w:t>29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E613DA">
        <w:t>MILETOVIĆ d.o.o., Knin</w:t>
      </w:r>
      <w:r w:rsidR="00E613DA" w:rsidRPr="00F60CD9">
        <w:t xml:space="preserve"> </w:t>
      </w:r>
      <w:r w:rsidR="0020610B" w:rsidRPr="00F60CD9">
        <w:t>i za član</w:t>
      </w:r>
      <w:r w:rsidR="00F43B05">
        <w:t>a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E613DA" w:rsidP="000C7F11" w:rsidR="000C7F11" w:rsidRPr="00211143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shd w:fill="F8F8F8" w:color="auto" w:val="clear"/>
        </w:rPr>
        <w:t>LJILJANA MILETOVIĆ iz Knina, Hrvatskih generala 12</w:t>
      </w:r>
      <w:r w:rsidR="00651F68" w:rsidRPr="00EF5B72">
        <w:rPr>
          <w:szCs w:val="24"/>
        </w:rPr>
        <w:t xml:space="preserve"> </w:t>
      </w:r>
      <w:r w:rsidR="000C7F11">
        <w:t>- uz upozorenje na adresu</w:t>
      </w:r>
      <w:r w:rsidR="00AD2E82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EF3D20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</w:t>
    </w:r>
    <w:r w:rsidR="000D0AC6">
      <w:t>-440/16-4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0AC6"/>
    <w:rsid w:val="000D3BF0"/>
    <w:rsid w:val="000D4479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143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052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944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29C8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1862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FFE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3DA"/>
    <w:rsid w:val="00E61FA9"/>
    <w:rsid w:val="00E651B1"/>
    <w:rsid w:val="00E73C36"/>
    <w:rsid w:val="00E80B0F"/>
    <w:rsid w:val="00E864A3"/>
    <w:rsid w:val="00E8758E"/>
    <w:rsid w:val="00E87798"/>
    <w:rsid w:val="00E9577E"/>
    <w:rsid w:val="00E9737D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3D20"/>
    <w:rsid w:val="00EF416E"/>
    <w:rsid w:val="00EF566D"/>
    <w:rsid w:val="00EF5B72"/>
    <w:rsid w:val="00F01032"/>
    <w:rsid w:val="00F02BC6"/>
    <w:rsid w:val="00F30741"/>
    <w:rsid w:val="00F43640"/>
    <w:rsid w:val="00F43B05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F3D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D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D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D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D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F3D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D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D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D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D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St-440/2016</izvorni_sadrzaj>
    <derivirana_varijabla naziv="DomainObject.Predmet.OznakaBroj_1">St-440/2016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MILETOVIĆ d.o.o. za proizvodnju, promet i usluge</izvorni_sadrzaj>
    <derivirana_varijabla naziv="DomainObject.Predmet.ProtustrankaFormated_1">  MILETOVIĆ d.o.o. za proizvodnju, promet i usluge</derivirana_varijabla>
  </DomainObject.Predmet.ProtustrankaFormated>
  <DomainObject.Predmet.ProtustrankaFormatedOIB>
    <izvorni_sadrzaj>  MILETOVIĆ d.o.o. za proizvodnju, promet i usluge, OIB 36372399187</izvorni_sadrzaj>
    <derivirana_varijabla naziv="DomainObject.Predmet.ProtustrankaFormatedOIB_1">  MILETOVIĆ d.o.o. za proizvodnju, promet i usluge, OIB 36372399187</derivirana_varijabla>
  </DomainObject.Predmet.ProtustrankaFormatedOIB>
  <DomainObject.Predmet.ProtustrankaFormatedWithAdress>
    <izvorni_sadrzaj> MILETOVIĆ d.o.o. za proizvodnju, promet i usluge, Hrvatskih generala 12 , 22300 Knin</izvorni_sadrzaj>
    <derivirana_varijabla naziv="DomainObject.Predmet.ProtustrankaFormatedWithAdress_1"> MILETOVIĆ d.o.o. za proizvodnju, promet i usluge, Hrvatskih generala 12 , 22300 Knin</derivirana_varijabla>
  </DomainObject.Predmet.ProtustrankaFormatedWithAdress>
  <DomainObject.Predmet.ProtustrankaFormatedWithAdressOIB>
    <izvorni_sadrzaj> MILETOVIĆ d.o.o. za proizvodnju, promet i usluge, OIB 36372399187, Hrvatskih generala 12 , 22300 Knin</izvorni_sadrzaj>
    <derivirana_varijabla naziv="DomainObject.Predmet.ProtustrankaFormatedWithAdressOIB_1"> MILETOVIĆ d.o.o. za proizvodnju, promet i usluge, OIB 36372399187, Hrvatskih generala 12 , 22300 Knin</derivirana_varijabla>
  </DomainObject.Predmet.ProtustrankaFormatedWithAdressOIB>
  <DomainObject.Predmet.ProtustrankaWithAdress>
    <izvorni_sadrzaj>MILETOVIĆ d.o.o. za proizvodnju, promet i usluge Hrvatskih generala 12 , 22300 Knin</izvorni_sadrzaj>
    <derivirana_varijabla naziv="DomainObject.Predmet.ProtustrankaWithAdress_1">MILETOVIĆ d.o.o. za proizvodnju, promet i usluge Hrvatskih generala 12 , 22300 Knin</derivirana_varijabla>
  </DomainObject.Predmet.ProtustrankaWithAdress>
  <DomainObject.Predmet.ProtustrankaWithAdressOIB>
    <izvorni_sadrzaj>MILETOVIĆ d.o.o. za proizvodnju, promet i usluge, OIB 36372399187, Hrvatskih generala 12 , 22300 Knin</izvorni_sadrzaj>
    <derivirana_varijabla naziv="DomainObject.Predmet.ProtustrankaWithAdressOIB_1">MILETOVIĆ d.o.o. za proizvodnju, promet i usluge, OIB 36372399187, Hrvatskih generala 12 , 22300 Knin</derivirana_varijabla>
  </DomainObject.Predmet.ProtustrankaWithAdressOIB>
  <DomainObject.Predmet.ProtustrankaNazivFormated>
    <izvorni_sadrzaj>MILETOVIĆ d.o.o. za proizvodnju, promet i usluge</izvorni_sadrzaj>
    <derivirana_varijabla naziv="DomainObject.Predmet.ProtustrankaNazivFormated_1">MILETOVIĆ d.o.o. za proizvodnju, promet i usluge</derivirana_varijabla>
  </DomainObject.Predmet.ProtustrankaNazivFormated>
  <DomainObject.Predmet.ProtustrankaNazivFormatedOIB>
    <izvorni_sadrzaj>MILETOVIĆ d.o.o. za proizvodnju, promet i usluge, OIB 36372399187</izvorni_sadrzaj>
    <derivirana_varijabla naziv="DomainObject.Predmet.ProtustrankaNazivFormatedOIB_1">MILETOVIĆ d.o.o. za proizvodnju, promet i usluge, OIB 36372399187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MILETOVIĆ d.o.o. za proizvodnju, promet i usluge</item>
    </izvorni_sadrzaj>
    <derivirana_varijabla naziv="DomainObject.Predmet.ProtuStrankaListFormated_1">
      <item>MILETOVIĆ d.o.o. za proizvodnju, promet i usluge</item>
    </derivirana_varijabla>
  </DomainObject.Predmet.ProtuStrankaListFormated>
  <DomainObject.Predmet.ProtuStrankaListFormatedOIB>
    <izvorni_sadrzaj>
      <item>MILETOVIĆ d.o.o. za proizvodnju, promet i usluge, OIB 36372399187</item>
    </izvorni_sadrzaj>
    <derivirana_varijabla naziv="DomainObject.Predmet.ProtuStrankaListFormatedOIB_1">
      <item>MILETOVIĆ d.o.o. za proizvodnju, promet i usluge, OIB 36372399187</item>
    </derivirana_varijabla>
  </DomainObject.Predmet.ProtuStrankaListFormatedOIB>
  <DomainObject.Predmet.ProtuStrankaListFormatedWithAdress>
    <izvorni_sadrzaj>
      <item>MILETOVIĆ d.o.o. za proizvodnju, promet i usluge, Hrvatskih generala 12 , 22300 Knin</item>
    </izvorni_sadrzaj>
    <derivirana_varijabla naziv="DomainObject.Predmet.ProtuStrankaListFormatedWithAdress_1">
      <item>MILETOVIĆ d.o.o. za proizvodnju, promet i usluge, Hrvatskih generala 12 , 22300 Knin</item>
    </derivirana_varijabla>
  </DomainObject.Predmet.ProtuStrankaListFormatedWithAdress>
  <DomainObject.Predmet.ProtuStrankaListFormatedWithAdressOIB>
    <izvorni_sadrzaj>
      <item>MILETOVIĆ d.o.o. za proizvodnju, promet i usluge, OIB 36372399187, Hrvatskih generala 12 , 22300 Knin</item>
    </izvorni_sadrzaj>
    <derivirana_varijabla naziv="DomainObject.Predmet.ProtuStrankaListFormatedWithAdressOIB_1">
      <item>MILETOVIĆ d.o.o. za proizvodnju, promet i usluge, OIB 36372399187, Hrvatskih generala 12 , 22300 Knin</item>
    </derivirana_varijabla>
  </DomainObject.Predmet.ProtuStrankaListFormatedWithAdressOIB>
  <DomainObject.Predmet.ProtuStrankaListNazivFormated>
    <izvorni_sadrzaj>
      <item>MILETOVIĆ d.o.o. za proizvodnju, promet i usluge</item>
    </izvorni_sadrzaj>
    <derivirana_varijabla naziv="DomainObject.Predmet.ProtuStrankaListNazivFormated_1">
      <item>MILETOVIĆ d.o.o. za proizvodnju, promet i usluge</item>
    </derivirana_varijabla>
  </DomainObject.Predmet.ProtuStrankaListNazivFormated>
  <DomainObject.Predmet.ProtuStrankaListNazivFormatedOIB>
    <izvorni_sadrzaj>
      <item>MILETOVIĆ d.o.o. za proizvodnju, promet i usluge, OIB 36372399187</item>
    </izvorni_sadrzaj>
    <derivirana_varijabla naziv="DomainObject.Predmet.ProtuStrankaListNazivFormatedOIB_1">
      <item>MILETOVIĆ d.o.o. za proizvodnju, promet i usluge, OIB 36372399187</item>
    </derivirana_varijabla>
  </DomainObject.Predmet.ProtuStrankaListNazivFormatedOIB>
  <DomainObject.Predmet.OstaliListFormated>
    <izvorni_sadrzaj>
      <item>Ljiljana Miletović</item>
    </izvorni_sadrzaj>
    <derivirana_varijabla naziv="DomainObject.Predmet.OstaliListFormated_1">
      <item>Ljiljana Miletović</item>
    </derivirana_varijabla>
  </DomainObject.Predmet.OstaliListFormated>
  <DomainObject.Predmet.OstaliListFormatedOIB>
    <izvorni_sadrzaj>
      <item>Ljiljana Miletović, OIB 61365301464</item>
    </izvorni_sadrzaj>
    <derivirana_varijabla naziv="DomainObject.Predmet.OstaliListFormatedOIB_1">
      <item>Ljiljana Miletović, OIB 61365301464</item>
    </derivirana_varijabla>
  </DomainObject.Predmet.OstaliListFormatedOIB>
  <DomainObject.Predmet.OstaliListFormatedWithAdress>
    <izvorni_sadrzaj>
      <item>Ljiljana Miletović, Hrvatskih Generala 12, 22300 Knin</item>
    </izvorni_sadrzaj>
    <derivirana_varijabla naziv="DomainObject.Predmet.OstaliListFormatedWithAdress_1">
      <item>Ljiljana Miletović, Hrvatskih Generala 12, 22300 Knin</item>
    </derivirana_varijabla>
  </DomainObject.Predmet.OstaliListFormatedWithAdress>
  <DomainObject.Predmet.OstaliListFormatedWithAdressOIB>
    <izvorni_sadrzaj>
      <item>Ljiljana Miletović, OIB 61365301464, Hrvatskih Generala 12, 22300 Knin</item>
    </izvorni_sadrzaj>
    <derivirana_varijabla naziv="DomainObject.Predmet.OstaliListFormatedWithAdressOIB_1">
      <item>Ljiljana Miletović, OIB 61365301464, Hrvatskih Generala 12, 22300 Knin</item>
    </derivirana_varijabla>
  </DomainObject.Predmet.OstaliListFormatedWithAdressOIB>
  <DomainObject.Predmet.OstaliListNazivFormated>
    <izvorni_sadrzaj>
      <item>Ljiljana Miletović</item>
    </izvorni_sadrzaj>
    <derivirana_varijabla naziv="DomainObject.Predmet.OstaliListNazivFormated_1">
      <item>Ljiljana Miletović</item>
    </derivirana_varijabla>
  </DomainObject.Predmet.OstaliListNazivFormated>
  <DomainObject.Predmet.OstaliListNazivFormatedOIB>
    <izvorni_sadrzaj>
      <item>Ljiljana Miletović, OIB 61365301464</item>
    </izvorni_sadrzaj>
    <derivirana_varijabla naziv="DomainObject.Predmet.OstaliListNazivFormatedOIB_1">
      <item>Ljiljana Miletović, OIB 61365301464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MILETOVIĆ d.o.o. za proizvodnju, promet i usluge</izvorni_sadrzaj>
    <derivirana_varijabla naziv="DomainObject.Predmet.ProtustrankaIDrugi_1">MILETOVIĆ d.o.o. za proizvodnju, promet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MILETOVIĆ d.o.o. za proizvodnju, promet i usluge, OIB 36372399187, Hrvatskih generala 12 , 22300 Knin</izvorni_sadrzaj>
    <derivirana_varijabla naziv="DomainObject.Predmet.ProtustrankaIDrugiAdressOIB_1">MILETOVIĆ d.o.o. za proizvodnju, promet i usluge, OIB 36372399187, Hrvatskih generala 12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MILETOVIĆ d.o.o. za proizvodnju, promet i usluge</item>
      <item>Ljiljana Miletović</item>
    </izvorni_sadrzaj>
    <derivirana_varijabla naziv="DomainObject.Predmet.SudioniciListNaziv_1">
      <item>FINA - Podružnica Šibenik</item>
      <item>MILETOVIĆ d.o.o. za proizvodnju, promet i usluge</item>
      <item>Ljiljana Miletović</item>
    </derivirana_varijabla>
  </DomainObject.Predmet.SudioniciListNaziv>
  <DomainObject.Predmet.SudioniciListAdressOIB>
    <izvorni_sadrzaj>
      <item>FINA - Podružnica Šibenik, OIB 85821130368, Perivoj L. Marune 1,22000 Šibenik</item>
      <item>MILETOVIĆ d.o.o. za proizvodnju, promet i usluge, OIB 36372399187, Hrvatskih generala 12 ,22300 Knin</item>
      <item>Ljiljana Miletović, OIB 61365301464, Hrvatskih Generala 12,22300 Knin</item>
    </izvorni_sadrzaj>
    <derivirana_varijabla naziv="DomainObject.Predmet.SudioniciListAdressOIB_1">
      <item>FINA - Podružnica Šibenik, OIB 85821130368, Perivoj L. Marune 1,22000 Šibenik</item>
      <item>MILETOVIĆ d.o.o. za proizvodnju, promet i usluge, OIB 36372399187, Hrvatskih generala 12 ,22300 Knin</item>
      <item>Ljiljana Miletović, OIB 61365301464, Hrvatskih Generala 12,22300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36372399187</item>
      <item>, OIB 61365301464</item>
    </izvorni_sadrzaj>
    <derivirana_varijabla naziv="DomainObject.Predmet.SudioniciListNazivOIB_1">
      <item>, OIB 85821130368</item>
      <item>, OIB 36372399187</item>
      <item>, OIB 61365301464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78F6C2-CC3B-4D10-B5DE-DC90BEE2F8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372</properties:Words>
  <properties:Characters>1984</properties:Characters>
  <properties:Lines>79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2016-03-29T08:37:00Z</dcterms:created>
  <dc:creator>Administrator</dc:creator>
  <cp:lastModifiedBy>wsadmin</cp:lastModifiedBy>
  <cp:lastPrinted>2016-03-18T09:50:00Z</cp:lastPrinted>
  <dcterms:modified xmlns:xsi="http://www.w3.org/2001/XMLSchema-instance" xsi:type="dcterms:W3CDTF">2016-03-29T12:19:00Z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