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df93" w14:paraId="487df93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322450">
        <w:t>7895</w:t>
      </w:r>
      <w:r w:rsidR="005543BD">
        <w:t>/15</w:t>
      </w:r>
      <w:r w:rsidR="00322450">
        <w:t>-9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322450" w:rsidRPr="00322450">
        <w:rPr>
          <w:lang w:val="pt-BR"/>
        </w:rPr>
        <w:t>AUTOORGANIZATOR d.o.o., Zagreb, Kranj</w:t>
      </w:r>
      <w:r w:rsidR="00322450">
        <w:rPr>
          <w:lang w:val="pt-BR"/>
        </w:rPr>
        <w:t>č</w:t>
      </w:r>
      <w:r w:rsidR="00322450" w:rsidRPr="00322450">
        <w:rPr>
          <w:lang w:val="pt-BR"/>
        </w:rPr>
        <w:t>evićeva 18, OIB: 53155544596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322450">
        <w:rPr>
          <w:lang w:val="pt-BR"/>
        </w:rPr>
        <w:t>7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22450" w:rsidRPr="00322450">
        <w:rPr>
          <w:lang w:val="pt-BR"/>
        </w:rPr>
        <w:t>AUTOORGANIZATOR d.o.o., Zagreb, Kranj</w:t>
      </w:r>
      <w:r w:rsidR="00322450">
        <w:rPr>
          <w:lang w:val="pt-BR"/>
        </w:rPr>
        <w:t>č</w:t>
      </w:r>
      <w:r w:rsidR="00322450" w:rsidRPr="00322450">
        <w:rPr>
          <w:lang w:val="pt-BR"/>
        </w:rPr>
        <w:t>evićeva 18, OIB: 53155544596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22450">
        <w:t>7895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322450" w:rsidRPr="00322450">
        <w:rPr>
          <w:lang w:val="pt-BR"/>
        </w:rPr>
        <w:t>AUTOORGANIZATOR d.o.o., Zagreb, Kranj</w:t>
      </w:r>
      <w:r w:rsidR="00322450">
        <w:rPr>
          <w:lang w:val="pt-BR"/>
        </w:rPr>
        <w:t>č</w:t>
      </w:r>
      <w:r w:rsidR="00322450" w:rsidRPr="00322450">
        <w:rPr>
          <w:lang w:val="pt-BR"/>
        </w:rPr>
        <w:t>evićeva 18, OIB: 53155544596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322450">
        <w:t>4. prosinca</w:t>
      </w:r>
      <w:r>
        <w:t xml:space="preserve"> 2015. u Očevidniku redoslijeda osnova za plaćanje ima evidentirane neizvršene osnove za plaćanje u neprekinutom razdoblju od 120 dana, u ukupnom iznosu od </w:t>
      </w:r>
      <w:r w:rsidR="00322450">
        <w:t>1.107,49</w:t>
      </w:r>
      <w:r>
        <w:t xml:space="preserve"> kn, kao i da dužnik ima </w:t>
      </w:r>
      <w:r w:rsidR="00322450">
        <w:t>2</w:t>
      </w:r>
      <w:r>
        <w:t xml:space="preserve"> zaposlen</w:t>
      </w:r>
      <w:r w:rsidR="00322450">
        <w:t>a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CF535B">
        <w:t>1</w:t>
      </w:r>
      <w:r w:rsidR="00322450">
        <w:t>7</w:t>
      </w:r>
      <w:r w:rsidR="00CF535B">
        <w:t>. svibnja</w:t>
      </w:r>
      <w:r>
        <w:t xml:space="preserve"> 201</w:t>
      </w:r>
      <w:r w:rsidR="00CF535B">
        <w:t>6</w:t>
      </w:r>
      <w:r>
        <w:t xml:space="preserve">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</w:t>
      </w:r>
      <w:r w:rsidR="00D340BD">
        <w:t>k</w:t>
      </w:r>
      <w:r w:rsidR="001861A1">
        <w:t xml:space="preserve"> po zakonu dužnika izjavi</w:t>
      </w:r>
      <w:r w:rsidR="00D340BD">
        <w:t>o</w:t>
      </w:r>
      <w:r w:rsidR="001861A1">
        <w:t xml:space="preserve"> da se ne protivi prijedlogu da se nad društvom </w:t>
      </w:r>
      <w:r w:rsidR="00322450" w:rsidRPr="00322450">
        <w:rPr>
          <w:lang w:val="pt-BR"/>
        </w:rPr>
        <w:t>AUTOORGANIZATOR d.o.o., Zagreb, Kranj</w:t>
      </w:r>
      <w:r w:rsidR="00322450">
        <w:rPr>
          <w:lang w:val="pt-BR"/>
        </w:rPr>
        <w:t>č</w:t>
      </w:r>
      <w:r w:rsidR="00322450" w:rsidRPr="00322450">
        <w:rPr>
          <w:lang w:val="pt-BR"/>
        </w:rPr>
        <w:t>evićeva 18, OIB: 53155544596</w:t>
      </w:r>
      <w:r w:rsidR="001861A1">
        <w:t xml:space="preserve"> otvori stečaj, kao i da dužnik u svom vlasništvu nema </w:t>
      </w:r>
      <w:r w:rsidR="00322450">
        <w:t>nekretnine, a od pokretnina u vlasništvu ima automobil marke Citroen Xara Picasso 2.0 HDi, godina proizvodnje 2003. koji je prešao 350.000 km, dosta oštećen, te kojem vrijednost nije veća od 7.000,00 kn</w:t>
      </w:r>
      <w:r w:rsidR="001861A1">
        <w:t>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0E57F1">
        <w:t>1</w:t>
      </w:r>
      <w:r w:rsidR="00322450">
        <w:t>8</w:t>
      </w:r>
      <w:r w:rsidR="000E57F1">
        <w:t>. travnja 2016</w:t>
      </w:r>
      <w:r w:rsidR="001861A1">
        <w:t xml:space="preserve">. (list </w:t>
      </w:r>
      <w:r w:rsidR="00D340BD">
        <w:t>1</w:t>
      </w:r>
      <w:r w:rsidR="00322450">
        <w:t>1</w:t>
      </w:r>
      <w:r w:rsidRPr="004C428C">
        <w:t xml:space="preserve">. spisa) utvrdio kako je dužnikov račun blokiran duže od </w:t>
      </w:r>
      <w:r w:rsidR="00322450">
        <w:t>120</w:t>
      </w:r>
      <w:r w:rsidRPr="004C428C">
        <w:t xml:space="preserve">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322450" w:rsidRPr="00322450">
        <w:rPr>
          <w:lang w:val="pt-BR"/>
        </w:rPr>
        <w:t>AUTOORGANIZATOR d.o.o., Zagreb, Kranj</w:t>
      </w:r>
      <w:r w:rsidR="00322450">
        <w:rPr>
          <w:lang w:val="pt-BR"/>
        </w:rPr>
        <w:t>č</w:t>
      </w:r>
      <w:r w:rsidR="00322450" w:rsidRPr="00322450">
        <w:rPr>
          <w:lang w:val="pt-BR"/>
        </w:rPr>
        <w:t>evićeva 18, OIB: 53155544596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322450">
        <w:t>7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4579F2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579F2" w:rsidR="004579F2" w:rsidRPr="00694D64">
      <w:r w:rsidRPr="00694D64">
        <w:t>Za točnost otpravka-ovlašteni službenik:</w:t>
      </w:r>
    </w:p>
    <w:p w:rsidRDefault="004579F2" w:rsidR="004579F2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322450">
      <w:rPr>
        <w:sz w:val="24"/>
      </w:rPr>
      <w:t>7895</w:t>
    </w:r>
    <w:r w:rsidRPr="00380C3C">
      <w:rPr>
        <w:sz w:val="24"/>
      </w:rPr>
      <w:t>/15-</w:t>
    </w:r>
    <w:r w:rsidR="00322450">
      <w:rPr>
        <w:sz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22450"/>
    <w:rsid w:val="0034597D"/>
    <w:rsid w:val="00380C3C"/>
    <w:rsid w:val="003F3702"/>
    <w:rsid w:val="00412D47"/>
    <w:rsid w:val="004579F2"/>
    <w:rsid w:val="004C428C"/>
    <w:rsid w:val="00501EBB"/>
    <w:rsid w:val="00535D8E"/>
    <w:rsid w:val="005543BD"/>
    <w:rsid w:val="005E2724"/>
    <w:rsid w:val="00662884"/>
    <w:rsid w:val="006B134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9015B"/>
    <w:rsid w:val="00BB5767"/>
    <w:rsid w:val="00BC67EF"/>
    <w:rsid w:val="00BE3C6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7895</izvorni_sadrzaj>
    <derivirana_varijabla naziv="DomainObject.Predmet.Broj_1">7895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St-7895/2015</izvorni_sadrzaj>
    <derivirana_varijabla naziv="DomainObject.Predmet.OznakaBroj_1">St-7895/2015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AUTOORGANIZATOR d.o.o. zastupanog po punomoćniku VLATKA FILIPOVIĆ</izvorni_sadrzaj>
    <derivirana_varijabla naziv="DomainObject.Predmet.ProtustrankaFormated_1">  AUTOORGANIZATOR d.o.o. zastupanog po punomoćniku VLATKA FILIPOVIĆ</derivirana_varijabla>
  </DomainObject.Predmet.ProtustrankaFormated>
  <DomainObject.Predmet.ProtustrankaFormatedOIB>
    <izvorni_sadrzaj>  AUTOORGANIZATOR d.o.o., OIB 53155544596 zastupanog po punomoćniku VLATKA FILIPOVIĆ</izvorni_sadrzaj>
    <derivirana_varijabla naziv="DomainObject.Predmet.ProtustrankaFormatedOIB_1">  AUTOORGANIZATOR d.o.o., OIB 53155544596 zastupanog po punomoćniku VLATKA FILIPOVIĆ</derivirana_varijabla>
  </DomainObject.Predmet.ProtustrankaFormatedOIB>
  <DomainObject.Predmet.ProtustrankaFormatedWithAdress>
    <izvorni_sadrzaj> AUTOORGANIZATOR d.o.o., Kranjčevićeva 18, 10000 Zagreb zastupanog po punomoćniku VLATKA FILIPOVIĆ</izvorni_sadrzaj>
    <derivirana_varijabla naziv="DomainObject.Predmet.ProtustrankaFormatedWithAdress_1"> AUTOORGANIZATOR d.o.o., Kranjčevićeva 18, 10000 Zagreb zastupanog po punomoćniku VLATKA FILIPOVIĆ</derivirana_varijabla>
  </DomainObject.Predmet.ProtustrankaFormatedWithAdress>
  <DomainObject.Predmet.ProtustrankaFormatedWithAdressOIB>
    <izvorni_sadrzaj> AUTOORGANIZATOR d.o.o., OIB 53155544596, Kranjčevićeva 18, 10000 Zagreb zastupanog po punomoćniku VLATKA FILIPOVIĆ</izvorni_sadrzaj>
    <derivirana_varijabla naziv="DomainObject.Predmet.ProtustrankaFormatedWithAdressOIB_1"> AUTOORGANIZATOR d.o.o., OIB 53155544596, Kranjčevićeva 18, 10000 Zagreb zastupanog po punomoćniku VLATKA FILIPOVIĆ</derivirana_varijabla>
  </DomainObject.Predmet.ProtustrankaFormatedWithAdressOIB>
  <DomainObject.Predmet.ProtustrankaWithAdress>
    <izvorni_sadrzaj>AUTOORGANIZATOR d.o.o. Kranjčevićeva 18, 10000 Zagreb</izvorni_sadrzaj>
    <derivirana_varijabla naziv="DomainObject.Predmet.ProtustrankaWithAdress_1">AUTOORGANIZATOR d.o.o. Kranjčevićeva 18, 10000 Zagreb</derivirana_varijabla>
  </DomainObject.Predmet.ProtustrankaWithAdress>
  <DomainObject.Predmet.ProtustrankaWithAdressOIB>
    <izvorni_sadrzaj>AUTOORGANIZATOR d.o.o., OIB 53155544596, Kranjčevićeva 18, 10000 Zagreb</izvorni_sadrzaj>
    <derivirana_varijabla naziv="DomainObject.Predmet.ProtustrankaWithAdressOIB_1">AUTOORGANIZATOR d.o.o., OIB 53155544596, Kranjčevićeva 18, 10000 Zagreb</derivirana_varijabla>
  </DomainObject.Predmet.ProtustrankaWithAdressOIB>
  <DomainObject.Predmet.ProtustrankaNazivFormated>
    <izvorni_sadrzaj>AUTOORGANIZATOR d.o.o.</izvorni_sadrzaj>
    <derivirana_varijabla naziv="DomainObject.Predmet.ProtustrankaNazivFormated_1">AUTOORGANIZATOR d.o.o.</derivirana_varijabla>
  </DomainObject.Predmet.ProtustrankaNazivFormated>
  <DomainObject.Predmet.ProtustrankaNazivFormatedOIB>
    <izvorni_sadrzaj>AUTOORGANIZATOR d.o.o., OIB 53155544596</izvorni_sadrzaj>
    <derivirana_varijabla naziv="DomainObject.Predmet.ProtustrankaNazivFormatedOIB_1">AUTOORGANIZATOR d.o.o., OIB 53155544596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AUTOORGANIZATOR d.o.o. zastupanog po punomoćniku VLATKA FILIPOVIĆ</item>
    </izvorni_sadrzaj>
    <derivirana_varijabla naziv="DomainObject.Predmet.ProtuStrankaListFormated_1">
      <item>AUTOORGANIZATOR d.o.o. zastupanog po punomoćniku VLATKA FILIPOVIĆ</item>
    </derivirana_varijabla>
  </DomainObject.Predmet.ProtuStrankaListFormated>
  <DomainObject.Predmet.ProtuStrankaListFormatedOIB>
    <izvorni_sadrzaj>
      <item>AUTOORGANIZATOR d.o.o., OIB 53155544596 zastupanog po punomoćniku VLATKA FILIPOVIĆ</item>
    </izvorni_sadrzaj>
    <derivirana_varijabla naziv="DomainObject.Predmet.ProtuStrankaListFormatedOIB_1">
      <item>AUTOORGANIZATOR d.o.o., OIB 53155544596 zastupanog po punomoćniku VLATKA FILIPOVIĆ</item>
    </derivirana_varijabla>
  </DomainObject.Predmet.ProtuStrankaListFormatedOIB>
  <DomainObject.Predmet.ProtuStrankaListFormatedWithAdress>
    <izvorni_sadrzaj>
      <item>AUTOORGANIZATOR d.o.o., Kranjčevićeva 18, 10000 Zagreb zastupanog po punomoćniku VLATKA FILIPOVIĆ</item>
    </izvorni_sadrzaj>
    <derivirana_varijabla naziv="DomainObject.Predmet.ProtuStrankaListFormatedWithAdress_1">
      <item>AUTOORGANIZATOR d.o.o., Kranjčevićeva 18, 10000 Zagreb zastupanog po punomoćniku VLATKA FILIPOVIĆ</item>
    </derivirana_varijabla>
  </DomainObject.Predmet.ProtuStrankaListFormatedWithAdress>
  <DomainObject.Predmet.ProtuStrankaListFormatedWithAdressOIB>
    <izvorni_sadrzaj>
      <item>AUTOORGANIZATOR d.o.o., OIB 53155544596, Kranjčevićeva 18, 10000 Zagreb zastupanog po punomoćniku VLATKA FILIPOVIĆ</item>
    </izvorni_sadrzaj>
    <derivirana_varijabla naziv="DomainObject.Predmet.ProtuStrankaListFormatedWithAdressOIB_1">
      <item>AUTOORGANIZATOR d.o.o., OIB 53155544596, Kranjčevićeva 18, 10000 Zagreb zastupanog po punomoćniku VLATKA FILIPOVIĆ</item>
    </derivirana_varijabla>
  </DomainObject.Predmet.ProtuStrankaListFormatedWithAdressOIB>
  <DomainObject.Predmet.ProtuStrankaListNazivFormated>
    <izvorni_sadrzaj>
      <item>AUTOORGANIZATOR d.o.o.</item>
    </izvorni_sadrzaj>
    <derivirana_varijabla naziv="DomainObject.Predmet.ProtuStrankaListNazivFormated_1">
      <item>AUTOORGANIZATOR d.o.o.</item>
    </derivirana_varijabla>
  </DomainObject.Predmet.ProtuStrankaListNazivFormated>
  <DomainObject.Predmet.ProtuStrankaListNazivFormatedOIB>
    <izvorni_sadrzaj>
      <item>AUTOORGANIZATOR d.o.o., OIB 53155544596</item>
    </izvorni_sadrzaj>
    <derivirana_varijabla naziv="DomainObject.Predmet.ProtuStrankaListNazivFormatedOIB_1">
      <item>AUTOORGANIZATOR d.o.o., OIB 53155544596</item>
    </derivirana_varijabla>
  </DomainObject.Predmet.ProtuStrankaListNazivFormatedOIB>
  <DomainObject.Predmet.OstaliListFormated>
    <izvorni_sadrzaj>
      <item>VLATKA FILIPOVIĆ punomoćnik sudionika u postupku AUTOORGANIZATOR d.o.o.</item>
      <item>OTP banka Hrvatska d.d.</item>
    </izvorni_sadrzaj>
    <derivirana_varijabla naziv="DomainObject.Predmet.OstaliListFormated_1">
      <item>VLATKA FILIPOVIĆ punomoćnik sudionika u postupku AUTOORGANIZATOR d.o.o.</item>
      <item>OTP banka Hrvatska d.d.</item>
    </derivirana_varijabla>
  </DomainObject.Predmet.OstaliListFormated>
  <DomainObject.Predmet.OstaliListFormatedOIB>
    <izvorni_sadrzaj>
      <item>VLATKA FILIPOVIĆ, OIB 05921016242 punomoćnik sudionika u postupku AUTOORGANIZATOR d.o.o.</item>
      <item>OTP banka Hrvatska d.d.</item>
    </izvorni_sadrzaj>
    <derivirana_varijabla naziv="DomainObject.Predmet.OstaliListFormatedOIB_1">
      <item>VLATKA FILIPOVIĆ, OIB 05921016242 punomoćnik sudionika u postupku AUTOORGANIZATOR d.o.o.</item>
      <item>OTP banka Hrvatska d.d.</item>
    </derivirana_varijabla>
  </DomainObject.Predmet.OstaliListFormatedOIB>
  <DomainObject.Predmet.OstaliListFormatedWithAdress>
    <izvorni_sadrzaj>
      <item>VLATKA FILIPOVIĆ, Veprinačka 5, 10000 Zagreb punomoćnik sudionika u postupku AUTOORGANIZATOR d.o.o.</item>
      <item>OTP banka Hrvatska d.d., Domovinskog rata 3, 23000 Zadar</item>
    </izvorni_sadrzaj>
    <derivirana_varijabla naziv="DomainObject.Predmet.OstaliListFormatedWithAdress_1">
      <item>VLATKA FILIPOVIĆ, Veprinačka 5, 10000 Zagreb punomoćnik sudionika u postupku AUTOORGANIZATOR d.o.o.</item>
      <item>OTP banka Hrvatska d.d., Domovinskog rata 3, 23000 Zadar</item>
    </derivirana_varijabla>
  </DomainObject.Predmet.OstaliListFormatedWithAdress>
  <DomainObject.Predmet.OstaliListFormatedWithAdressOIB>
    <izvorni_sadrzaj>
      <item>VLATKA FILIPOVIĆ, OIB 05921016242, Veprinačka 5, 10000 Zagreb punomoćnik sudionika u postupku AUTOORGANIZATOR d.o.o.</item>
      <item>OTP banka Hrvatska d.d., Domovinskog rata 3, 23000 Zadar</item>
    </izvorni_sadrzaj>
    <derivirana_varijabla naziv="DomainObject.Predmet.OstaliListFormatedWithAdressOIB_1">
      <item>VLATKA FILIPOVIĆ, OIB 05921016242, Veprinačka 5, 10000 Zagreb punomoćnik sudionika u postupku AUTOORGANIZATOR d.o.o.</item>
      <item>OTP banka Hrvatska d.d., Domovinskog rata 3, 23000 Zadar</item>
    </derivirana_varijabla>
  </DomainObject.Predmet.OstaliListFormatedWithAdressOIB>
  <DomainObject.Predmet.OstaliListNazivFormated>
    <izvorni_sadrzaj>
      <item>VLATKA FILIPOVIĆ</item>
      <item>OTP banka Hrvatska d.d.</item>
    </izvorni_sadrzaj>
    <derivirana_varijabla naziv="DomainObject.Predmet.OstaliListNazivFormated_1">
      <item>VLATKA FILIPOVIĆ</item>
      <item>OTP banka Hrvatska d.d.</item>
    </derivirana_varijabla>
  </DomainObject.Predmet.OstaliListNazivFormated>
  <DomainObject.Predmet.OstaliListNazivFormatedOIB>
    <izvorni_sadrzaj>
      <item>VLATKA FILIPOVIĆ, OIB 05921016242</item>
      <item>OTP banka Hrvatska d.d.</item>
    </izvorni_sadrzaj>
    <derivirana_varijabla naziv="DomainObject.Predmet.OstaliListNazivFormatedOIB_1">
      <item>VLATKA FILIPOVIĆ, OIB 05921016242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AUTOORGANIZATOR d.o.o.</izvorni_sadrzaj>
    <derivirana_varijabla naziv="DomainObject.Predmet.ProtustrankaIDrugi_1">AUTOORGANIZATOR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AUTOORGANIZATOR d.o.o., OIB 53155544596, Kranjčevićeva 18, 10000 Zagreb</izvorni_sadrzaj>
    <derivirana_varijabla naziv="DomainObject.Predmet.ProtustrankaIDrugiAdressOIB_1">AUTOORGANIZATOR d.o.o., OIB 53155544596, Kranjčevićeva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AUTOORGANIZATOR d.o.o.</item>
      <item>VLATKA FILIPOVIĆ</item>
      <item>OTP banka Hrvatska d.d.</item>
    </izvorni_sadrzaj>
    <derivirana_varijabla naziv="DomainObject.Predmet.SudioniciListNaziv_1">
      <item>FINA Regionalni centar Zagreb</item>
      <item>AUTOORGANIZATOR d.o.o.</item>
      <item>VLATKA FILIPOVIĆ</item>
      <item>OTP banka Hrvatska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AUTOORGANIZATOR d.o.o., OIB 53155544596, Kranjčevićeva 18,10000 Zagreb</item>
      <item>VLATKA FILIPOVIĆ, OIB 05921016242, Veprinačka 5,10000 Zagreb</item>
      <item>OTP banka Hrvatska d.d., Domovinskog rata 3,23000 Zadar</item>
    </izvorni_sadrzaj>
    <derivirana_varijabla naziv="DomainObject.Predmet.SudioniciListAdressOIB_1">
      <item>FINA Regionalni centar Zagreb, OIB 85821130368, Trg svibanjskih žrtava 1995. 1,10000 Zagreb</item>
      <item>AUTOORGANIZATOR d.o.o., OIB 53155544596, Kranjčevićeva 18,10000 Zagreb</item>
      <item>VLATKA FILIPOVIĆ, OIB 05921016242, Veprinačka 5,10000 Zagreb</item>
      <item>OTP banka Hrvatska d.d.,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53155544596</item>
      <item>, OIB 05921016242</item>
      <item>, OIB null</item>
    </izvorni_sadrzaj>
    <derivirana_varijabla naziv="DomainObject.Predmet.SudioniciListNazivOIB_1">
      <item>, OIB 85821130368</item>
      <item>, OIB 53155544596</item>
      <item>, OIB 05921016242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4222</properties:Characters>
  <properties:Lines>88</properties:Lines>
  <properties:Paragraphs>26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2016-05-17T09:45:00Z</cp:lastPrinted>
  <dcterms:modified xmlns:xsi="http://www.w3.org/2001/XMLSchema-instance" xsi:type="dcterms:W3CDTF">2016-05-17T09:46:00Z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