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6acb" w14:paraId="d4e6acb" w:rsidRDefault="00C06607" w:rsidP="00C0660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06607" w:rsidR="00AE649C" w:rsidRPr="00B76F3C">
      <w:pPr>
        <w:pStyle w:val="NormaleSPIS"/>
        <w:spacing w:after="0"/>
      </w:pPr>
    </w:p>
    <w:p w:rsidRDefault="00C06607" w:rsidP="00C06607" w:rsidR="00C0660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06607" w:rsidP="00C06607" w:rsidR="00C0660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06607" w:rsidP="00C06607" w:rsidR="00C06607" w:rsidRPr="00C06607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C06607" w:rsidP="00C06607" w:rsidR="00C06607">
      <w:pPr>
        <w:spacing w:after="0"/>
        <w:jc w:val="right"/>
      </w:pPr>
      <w:r>
        <w:t>Poslovni broj: 2 St-683/2017-4</w:t>
      </w:r>
    </w:p>
    <w:p w:rsidRDefault="00C06607" w:rsidP="00C06607" w:rsidR="00C06607">
      <w:pPr>
        <w:spacing w:after="0"/>
        <w:jc w:val="both"/>
      </w:pPr>
    </w:p>
    <w:p w:rsidRDefault="00C06607" w:rsidP="00C06607" w:rsidR="00C06607">
      <w:pPr>
        <w:spacing w:after="0"/>
        <w:jc w:val="both"/>
      </w:pPr>
    </w:p>
    <w:p w:rsidRDefault="00C06607" w:rsidP="00C06607" w:rsidR="00C06607">
      <w:pPr>
        <w:spacing w:after="0"/>
        <w:jc w:val="center"/>
      </w:pPr>
      <w:r>
        <w:t>U  I M E   R E P U B L I K E   H R V A T S K E</w:t>
      </w:r>
    </w:p>
    <w:p w:rsidRDefault="00C06607" w:rsidP="00C06607" w:rsidR="00C06607">
      <w:pPr>
        <w:spacing w:after="0"/>
        <w:jc w:val="center"/>
      </w:pPr>
    </w:p>
    <w:p w:rsidRDefault="00C06607" w:rsidP="00C06607" w:rsidR="00C06607">
      <w:pPr>
        <w:spacing w:after="0"/>
        <w:jc w:val="center"/>
      </w:pPr>
      <w:r>
        <w:t xml:space="preserve"> R J E Š E N J E</w:t>
      </w:r>
    </w:p>
    <w:p w:rsidRDefault="00C06607" w:rsidP="00C06607" w:rsidR="00C06607">
      <w:pPr>
        <w:spacing w:after="0"/>
        <w:jc w:val="both"/>
      </w:pPr>
    </w:p>
    <w:p w:rsidRDefault="00C06607" w:rsidP="00C06607" w:rsidR="00C06607">
      <w:pPr>
        <w:spacing w:after="0"/>
        <w:jc w:val="both"/>
      </w:pPr>
    </w:p>
    <w:p w:rsidRDefault="00C06607" w:rsidP="00C06607" w:rsidR="00C06607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IVAN PAJTAK j.d.o.o. za ugostiteljstvo, Zagreb, I. Trnava 87, MBS: 080873679, OIB: 37880610636, 3. srpnja 2018.</w:t>
      </w:r>
    </w:p>
    <w:p w:rsidRDefault="00C06607" w:rsidP="00C06607" w:rsidR="00C06607">
      <w:pPr>
        <w:spacing w:after="0"/>
        <w:jc w:val="both"/>
      </w:pPr>
    </w:p>
    <w:p w:rsidRDefault="00C06607" w:rsidP="00C06607" w:rsidR="00C06607">
      <w:pPr>
        <w:spacing w:after="0"/>
        <w:jc w:val="both"/>
      </w:pPr>
    </w:p>
    <w:p w:rsidRDefault="00C06607" w:rsidP="00C06607" w:rsidR="00C06607">
      <w:pPr>
        <w:spacing w:after="0"/>
        <w:jc w:val="center"/>
      </w:pPr>
      <w:r>
        <w:t>r i j e š i o   j e</w:t>
      </w:r>
    </w:p>
    <w:p w:rsidRDefault="00C06607" w:rsidP="00C06607" w:rsidR="00C06607">
      <w:pPr>
        <w:spacing w:after="0"/>
        <w:jc w:val="both"/>
      </w:pPr>
    </w:p>
    <w:p w:rsidRDefault="00C06607" w:rsidP="00C06607" w:rsidR="00C06607">
      <w:pPr>
        <w:spacing w:after="0"/>
        <w:jc w:val="both"/>
        <w:rPr>
          <w:szCs w:val="20"/>
        </w:rPr>
      </w:pPr>
      <w:r>
        <w:tab/>
        <w:t>1. Otvara se stečajni postupak nad dužnikom IVAN PAJTAK j.d.o.o. za ugostiteljstvo, Zagreb, I. Trnava 87, MBS: 080873679, OIB: 37880610636.</w:t>
      </w:r>
    </w:p>
    <w:p w:rsidRDefault="00C06607" w:rsidP="00C06607" w:rsidR="00C06607">
      <w:pPr>
        <w:spacing w:after="0"/>
        <w:jc w:val="both"/>
      </w:pPr>
    </w:p>
    <w:p w:rsidRDefault="00C06607" w:rsidP="00C06607" w:rsidR="00C06607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C06607" w:rsidP="00C06607" w:rsidR="00C06607">
      <w:pPr>
        <w:spacing w:after="0"/>
        <w:jc w:val="both"/>
      </w:pPr>
    </w:p>
    <w:p w:rsidRDefault="00C06607" w:rsidP="00C06607" w:rsidR="00C06607">
      <w:pPr>
        <w:spacing w:after="0"/>
        <w:jc w:val="both"/>
        <w:rPr>
          <w:szCs w:val="20"/>
        </w:rPr>
      </w:pPr>
      <w:r>
        <w:tab/>
        <w:t>3. Zaključuje se stečajni postupak nad dužnikom IVAN PAJTAK j.d.o.o. za ugostiteljstvo, Zagreb, I. Trnava 87, MBS: 080873679, OIB: 37880610636.</w:t>
      </w:r>
    </w:p>
    <w:p w:rsidRDefault="00C06607" w:rsidP="00C06607" w:rsidR="00C06607">
      <w:pPr>
        <w:spacing w:after="0"/>
        <w:jc w:val="both"/>
      </w:pPr>
    </w:p>
    <w:p w:rsidRDefault="00C06607" w:rsidP="00C06607" w:rsidR="00C06607">
      <w:pPr>
        <w:spacing w:after="0"/>
        <w:jc w:val="both"/>
      </w:pPr>
      <w:r>
        <w:tab/>
        <w:t>4. Stečajni postupak je otvoren i zaključen s danom 3. srpnja 2018. godine u 8,30 sati, kada je ovo rješenje objavljeno na e-oglasnoj ploči ovoga suda.</w:t>
      </w:r>
    </w:p>
    <w:p w:rsidRDefault="00C06607" w:rsidP="00C06607" w:rsidR="00C06607">
      <w:pPr>
        <w:pStyle w:val="Bezproreda"/>
        <w:spacing w:after="0"/>
        <w:jc w:val="both"/>
      </w:pPr>
    </w:p>
    <w:p w:rsidRDefault="00C06607" w:rsidP="00C06607" w:rsidR="00C06607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06607" w:rsidP="00C06607" w:rsidR="00C06607">
      <w:pPr>
        <w:spacing w:after="0"/>
        <w:jc w:val="both"/>
        <w:rPr>
          <w:rFonts w:cs="Times New Roman"/>
        </w:rPr>
      </w:pPr>
    </w:p>
    <w:p w:rsidRDefault="00C06607" w:rsidP="00C06607" w:rsidR="00C06607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C06607" w:rsidP="00C06607" w:rsidR="00C06607">
      <w:pPr>
        <w:spacing w:after="0"/>
        <w:jc w:val="both"/>
      </w:pPr>
    </w:p>
    <w:p w:rsidRDefault="00C06607" w:rsidP="00C06607" w:rsidR="00C06607">
      <w:pPr>
        <w:spacing w:after="0"/>
        <w:jc w:val="both"/>
      </w:pPr>
    </w:p>
    <w:p w:rsidRDefault="00C06607" w:rsidP="00C06607" w:rsidR="00C06607">
      <w:pPr>
        <w:spacing w:after="0"/>
        <w:jc w:val="center"/>
      </w:pPr>
      <w:r>
        <w:t>Obrazloženje</w:t>
      </w:r>
    </w:p>
    <w:p w:rsidRDefault="00C06607" w:rsidP="00C06607" w:rsidR="00C06607">
      <w:pPr>
        <w:spacing w:after="0"/>
        <w:jc w:val="center"/>
      </w:pPr>
    </w:p>
    <w:p w:rsidRDefault="00C06607" w:rsidP="00C06607" w:rsidR="00C06607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St-683/2017-2, koji je objavljen na mrežnoj stranici e-oglasna ploča Trgovačkog suda u Bjelovaru 14.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C06607" w:rsidP="00C06607" w:rsidR="00C06607">
      <w:pPr>
        <w:spacing w:after="0"/>
        <w:jc w:val="both"/>
      </w:pPr>
    </w:p>
    <w:p w:rsidRDefault="00C06607" w:rsidP="00C06607" w:rsidR="00C06607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06607" w:rsidP="00C06607" w:rsidR="00C06607">
      <w:pPr>
        <w:spacing w:after="0"/>
        <w:jc w:val="both"/>
      </w:pPr>
    </w:p>
    <w:p w:rsidRDefault="00C06607" w:rsidP="00C06607" w:rsidR="00C06607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C06607" w:rsidP="00C06607" w:rsidR="00C06607">
      <w:pPr>
        <w:spacing w:after="0"/>
        <w:jc w:val="both"/>
      </w:pPr>
    </w:p>
    <w:p w:rsidRDefault="00C06607" w:rsidP="00C06607" w:rsidR="00C06607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C06607" w:rsidP="00C06607" w:rsidR="00C06607">
      <w:pPr>
        <w:spacing w:after="0"/>
        <w:jc w:val="both"/>
      </w:pPr>
    </w:p>
    <w:p w:rsidRDefault="00C06607" w:rsidP="00C06607" w:rsidR="00C06607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06607" w:rsidP="00C06607" w:rsidR="00C06607">
      <w:pPr>
        <w:pStyle w:val="Bezproreda"/>
        <w:spacing w:after="0"/>
        <w:jc w:val="both"/>
      </w:pPr>
    </w:p>
    <w:p w:rsidRDefault="00C06607" w:rsidP="00C06607" w:rsidR="00C06607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06607" w:rsidP="00C06607" w:rsidR="00C06607">
      <w:pPr>
        <w:spacing w:after="0"/>
        <w:ind w:firstLine="851"/>
        <w:jc w:val="both"/>
      </w:pPr>
    </w:p>
    <w:p w:rsidRDefault="00C06607" w:rsidP="00C06607" w:rsidR="00C06607">
      <w:pPr>
        <w:spacing w:after="0"/>
        <w:jc w:val="center"/>
      </w:pPr>
      <w:r>
        <w:t>U Bjelovaru 3. srpnja 2018.</w:t>
      </w:r>
    </w:p>
    <w:p w:rsidRDefault="00C06607" w:rsidP="00C06607" w:rsidR="00C06607">
      <w:pPr>
        <w:spacing w:after="0"/>
        <w:jc w:val="both"/>
      </w:pPr>
    </w:p>
    <w:p w:rsidRDefault="00C06607" w:rsidP="00C06607" w:rsidR="00C06607">
      <w:pPr>
        <w:spacing w:after="0"/>
        <w:jc w:val="both"/>
      </w:pPr>
    </w:p>
    <w:p w:rsidRDefault="00C06607" w:rsidP="00C06607" w:rsidR="00C06607">
      <w:pPr>
        <w:spacing w:after="0"/>
        <w:ind w:firstLine="720" w:left="4320"/>
      </w:pPr>
      <w:r>
        <w:t>SUDSKI SAVJETNIK</w:t>
      </w:r>
    </w:p>
    <w:p w:rsidRDefault="00C06607" w:rsidP="00C06607" w:rsidR="00C06607">
      <w:pPr>
        <w:spacing w:after="0"/>
        <w:ind w:firstLine="4111"/>
      </w:pPr>
      <w:r>
        <w:tab/>
        <w:t xml:space="preserve">     MIROSLAV LOVREKOVIĆ, v.r.</w:t>
      </w:r>
    </w:p>
    <w:p w:rsidRDefault="00C06607" w:rsidP="00C06607" w:rsidR="00C0660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06607" w:rsidP="00C06607" w:rsidR="00C0660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06607" w:rsidP="00C06607" w:rsidR="00C06607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06607" w:rsidP="00C06607" w:rsidR="00C06607">
      <w:pPr>
        <w:spacing w:after="0"/>
        <w:jc w:val="both"/>
      </w:pPr>
    </w:p>
    <w:p w:rsidRDefault="00C06607" w:rsidP="00C06607" w:rsidR="00C06607">
      <w:pPr>
        <w:spacing w:after="0"/>
        <w:jc w:val="both"/>
      </w:pPr>
    </w:p>
    <w:p w:rsidRDefault="00C06607" w:rsidP="00C06607" w:rsidR="00C06607">
      <w:pPr>
        <w:spacing w:after="0"/>
        <w:jc w:val="both"/>
      </w:pPr>
    </w:p>
    <w:p w:rsidRDefault="00C06607" w:rsidP="00C06607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</w:t>
      </w:r>
      <w:r>
        <w:t>nac Trgovačkog suda u Bjelovaru.</w:t>
      </w:r>
    </w:p>
    <w:sectPr w:rsidSect="00C0660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8702489"/>
      <w:docPartObj>
        <w:docPartGallery w:val="Page Numbers (Top of Page)"/>
        <w:docPartUnique/>
      </w:docPartObj>
    </w:sdtPr>
    <w:sdtContent>
      <w:p w:rsidRDefault="00C06607" w:rsidP="00C06607" w:rsidR="00C0660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4A6">
          <w:t>2</w:t>
        </w:r>
        <w:r>
          <w:fldChar w:fldCharType="end"/>
        </w:r>
      </w:p>
    </w:sdtContent>
  </w:sdt>
  <w:p w:rsidRDefault="00C06607" w:rsidP="00C06607" w:rsidR="008333A9">
    <w:pPr>
      <w:spacing w:after="0"/>
      <w:jc w:val="right"/>
    </w:pPr>
    <w:r>
      <w:t>Poslovni broj: 2 St-683/2017-4</w:t>
    </w:r>
  </w:p>
  <w:p w:rsidRDefault="00C06607" w:rsidP="00C06607" w:rsidR="00C06607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607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24A6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036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417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St-683/2017-4</izvorni_sadrzaj>
    <derivirana_varijabla naziv="DomainObject.Oznaka_1">St-683/2017-4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St-683/2017</izvorni_sadrzaj>
    <derivirana_varijabla naziv="DomainObject.Predmet.OznakaBroj_1">St-683/2017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PAJTAK j.d.o.o. za ugostiteljstvo zastupanog po punomoćniku Ivan Pajtak</izvorni_sadrzaj>
    <derivirana_varijabla naziv="DomainObject.Predmet.ProtustrankaFormated_1">  IVAN PAJTAK j.d.o.o. za ugostiteljstvo zastupanog po punomoćniku Ivan Pajtak</derivirana_varijabla>
  </DomainObject.Predmet.ProtustrankaFormated>
  <DomainObject.Predmet.ProtustrankaFormatedOIB>
    <izvorni_sadrzaj>  IVAN PAJTAK j.d.o.o. za ugostiteljstvo, OIB 37880610636 zastupanog po punomoćniku Ivan Pajtak</izvorni_sadrzaj>
    <derivirana_varijabla naziv="DomainObject.Predmet.ProtustrankaFormatedOIB_1">  IVAN PAJTAK j.d.o.o. za ugostiteljstvo, OIB 37880610636 zastupanog po punomoćniku Ivan Pajtak</derivirana_varijabla>
  </DomainObject.Predmet.ProtustrankaFormatedOIB>
  <DomainObject.Predmet.ProtustrankaFormatedWithAdress>
    <izvorni_sadrzaj> IVAN PAJTAK j.d.o.o. za ugostiteljstvo, I. Trnava 87, 10000 Zagreb zastupanog po punomoćniku Ivan Pajtak</izvorni_sadrzaj>
    <derivirana_varijabla naziv="DomainObject.Predmet.ProtustrankaFormatedWithAdress_1"> IVAN PAJTAK j.d.o.o. za ugostiteljstvo, I. Trnava 87, 10000 Zagreb zastupanog po punomoćniku Ivan Pajtak</derivirana_varijabla>
  </DomainObject.Predmet.ProtustrankaFormatedWithAdress>
  <DomainObject.Predmet.ProtustrankaFormatedWithAdressOIB>
    <izvorni_sadrzaj> IVAN PAJTAK j.d.o.o. za ugostiteljstvo, OIB 37880610636, I. Trnava 87, 10000 Zagreb zastupanog po punomoćniku Ivan Pajtak</izvorni_sadrzaj>
    <derivirana_varijabla naziv="DomainObject.Predmet.ProtustrankaFormatedWithAdressOIB_1"> IVAN PAJTAK j.d.o.o. za ugostiteljstvo, OIB 37880610636, I. Trnava 87, 10000 Zagreb zastupanog po punomoćniku Ivan Pajtak</derivirana_varijabla>
  </DomainObject.Predmet.ProtustrankaFormatedWithAdressOIB>
  <DomainObject.Predmet.ProtustrankaWithAdress>
    <izvorni_sadrzaj>IVAN PAJTAK j.d.o.o. za ugostiteljstvo I. Trnava 87, 10000 Zagreb</izvorni_sadrzaj>
    <derivirana_varijabla naziv="DomainObject.Predmet.ProtustrankaWithAdress_1">IVAN PAJTAK j.d.o.o. za ugostiteljstvo I. Trnava 87, 10000 Zagreb</derivirana_varijabla>
  </DomainObject.Predmet.ProtustrankaWithAdress>
  <DomainObject.Predmet.ProtustrankaWithAdressOIB>
    <izvorni_sadrzaj>IVAN PAJTAK j.d.o.o. za ugostiteljstvo, OIB 37880610636, I. Trnava 87, 10000 Zagreb</izvorni_sadrzaj>
    <derivirana_varijabla naziv="DomainObject.Predmet.ProtustrankaWithAdressOIB_1">IVAN PAJTAK j.d.o.o. za ugostiteljstvo, OIB 37880610636, I. Trnava 87, 10000 Zagreb</derivirana_varijabla>
  </DomainObject.Predmet.ProtustrankaWithAdressOIB>
  <DomainObject.Predmet.ProtustrankaNazivFormated>
    <izvorni_sadrzaj>IVAN PAJTAK j.d.o.o. za ugostiteljstvo</izvorni_sadrzaj>
    <derivirana_varijabla naziv="DomainObject.Predmet.ProtustrankaNazivFormated_1">IVAN PAJTAK j.d.o.o. za ugostiteljstvo</derivirana_varijabla>
  </DomainObject.Predmet.ProtustrankaNazivFormated>
  <DomainObject.Predmet.ProtustrankaNazivFormatedOIB>
    <izvorni_sadrzaj>IVAN PAJTAK j.d.o.o. za ugostiteljstvo, OIB 37880610636</izvorni_sadrzaj>
    <derivirana_varijabla naziv="DomainObject.Predmet.ProtustrankaNazivFormatedOIB_1">IVAN PAJTAK j.d.o.o. za ugostiteljstvo, OIB 37880610636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PAJTAK j.d.o.o. za ugostiteljstvo zastupanog po punomoćniku Ivan Pajtak</item>
    </izvorni_sadrzaj>
    <derivirana_varijabla naziv="DomainObject.Predmet.ProtuStrankaListFormated_1">
      <item>IVAN PAJTAK j.d.o.o. za ugostiteljstvo zastupanog po punomoćniku Ivan Pajtak</item>
    </derivirana_varijabla>
  </DomainObject.Predmet.ProtuStrankaListFormated>
  <DomainObject.Predmet.ProtuStrankaListFormatedOIB>
    <izvorni_sadrzaj>
      <item>IVAN PAJTAK j.d.o.o. za ugostiteljstvo, OIB 37880610636 zastupanog po punomoćniku Ivan Pajtak</item>
    </izvorni_sadrzaj>
    <derivirana_varijabla naziv="DomainObject.Predmet.ProtuStrankaListFormatedOIB_1">
      <item>IVAN PAJTAK j.d.o.o. za ugostiteljstvo, OIB 37880610636 zastupanog po punomoćniku Ivan Pajtak</item>
    </derivirana_varijabla>
  </DomainObject.Predmet.ProtuStrankaListFormatedOIB>
  <DomainObject.Predmet.ProtuStrankaListFormatedWithAdress>
    <izvorni_sadrzaj>
      <item>IVAN PAJTAK j.d.o.o. za ugostiteljstvo, I. Trnava 87, 10000 Zagreb zastupanog po punomoćniku Ivan Pajtak</item>
    </izvorni_sadrzaj>
    <derivirana_varijabla naziv="DomainObject.Predmet.ProtuStrankaListFormatedWithAdress_1">
      <item>IVAN PAJTAK j.d.o.o. za ugostiteljstvo, I. Trnava 87, 10000 Zagreb zastupanog po punomoćniku Ivan Pajtak</item>
    </derivirana_varijabla>
  </DomainObject.Predmet.ProtuStrankaListFormatedWithAdress>
  <DomainObject.Predmet.ProtuStrankaListFormatedWithAdressOIB>
    <izvorni_sadrzaj>
      <item>IVAN PAJTAK j.d.o.o. za ugostiteljstvo, OIB 37880610636, I. Trnava 87, 10000 Zagreb zastupanog po punomoćniku Ivan Pajtak</item>
    </izvorni_sadrzaj>
    <derivirana_varijabla naziv="DomainObject.Predmet.ProtuStrankaListFormatedWithAdressOIB_1">
      <item>IVAN PAJTAK j.d.o.o. za ugostiteljstvo, OIB 37880610636, I. Trnava 87, 10000 Zagreb zastupanog po punomoćniku Ivan Pajtak</item>
    </derivirana_varijabla>
  </DomainObject.Predmet.ProtuStrankaListFormatedWithAdressOIB>
  <DomainObject.Predmet.ProtuStrankaListNazivFormated>
    <izvorni_sadrzaj>
      <item>IVAN PAJTAK j.d.o.o. za ugostiteljstvo</item>
    </izvorni_sadrzaj>
    <derivirana_varijabla naziv="DomainObject.Predmet.ProtuStrankaListNazivFormated_1">
      <item>IVAN PAJTAK j.d.o.o. za ugostiteljstvo</item>
    </derivirana_varijabla>
  </DomainObject.Predmet.ProtuStrankaListNazivFormated>
  <DomainObject.Predmet.ProtuStrankaListNazivFormatedOIB>
    <izvorni_sadrzaj>
      <item>IVAN PAJTAK j.d.o.o. za ugostiteljstvo, OIB 37880610636</item>
    </izvorni_sadrzaj>
    <derivirana_varijabla naziv="DomainObject.Predmet.ProtuStrankaListNazivFormatedOIB_1">
      <item>IVAN PAJTAK j.d.o.o. za ugostiteljstvo, OIB 37880610636</item>
    </derivirana_varijabla>
  </DomainObject.Predmet.ProtuStrankaListNazivFormatedOIB>
  <DomainObject.Predmet.OstaliListFormated>
    <izvorni_sadrzaj>
      <item>Ivan Pajtak punomoćnik sudionika u postupku IVAN PAJTAK j.d.o.o. za ugostiteljstvo</item>
    </izvorni_sadrzaj>
    <derivirana_varijabla naziv="DomainObject.Predmet.OstaliListFormated_1">
      <item>Ivan Pajtak punomoćnik sudionika u postupku IVAN PAJTAK j.d.o.o. za ugostiteljstvo</item>
    </derivirana_varijabla>
  </DomainObject.Predmet.OstaliListFormated>
  <DomainObject.Predmet.OstaliListFormatedOIB>
    <izvorni_sadrzaj>
      <item>Ivan Pajtak, OIB 54373336763 punomoćnik sudionika u postupku IVAN PAJTAK j.d.o.o. za ugostiteljstvo</item>
    </izvorni_sadrzaj>
    <derivirana_varijabla naziv="DomainObject.Predmet.OstaliListFormatedOIB_1">
      <item>Ivan Pajtak, OIB 54373336763 punomoćnik sudionika u postupku IVAN PAJTAK j.d.o.o. za ugostiteljstvo</item>
    </derivirana_varijabla>
  </DomainObject.Predmet.OstaliListFormatedOIB>
  <DomainObject.Predmet.OstaliListFormatedWithAdress>
    <izvorni_sadrzaj>
      <item>Ivan Pajtak, Trnava II. 42, 10000 Zagreb punomoćnik sudionika u postupku IVAN PAJTAK j.d.o.o. za ugostiteljstvo</item>
    </izvorni_sadrzaj>
    <derivirana_varijabla naziv="DomainObject.Predmet.OstaliListFormatedWithAdress_1">
      <item>Ivan Pajtak, Trnava II. 42, 10000 Zagreb punomoćnik sudionika u postupku IVAN PAJTAK j.d.o.o. za ugostiteljstvo</item>
    </derivirana_varijabla>
  </DomainObject.Predmet.OstaliListFormatedWithAdress>
  <DomainObject.Predmet.OstaliListFormatedWithAdressOIB>
    <izvorni_sadrzaj>
      <item>Ivan Pajtak, OIB 54373336763, Trnava II. 42, 10000 Zagreb punomoćnik sudionika u postupku IVAN PAJTAK j.d.o.o. za ugostiteljstvo</item>
    </izvorni_sadrzaj>
    <derivirana_varijabla naziv="DomainObject.Predmet.OstaliListFormatedWithAdressOIB_1">
      <item>Ivan Pajtak, OIB 54373336763, Trnava II. 42, 10000 Zagreb punomoćnik sudionika u postupku IVAN PAJTAK j.d.o.o. za ugostiteljstvo</item>
    </derivirana_varijabla>
  </DomainObject.Predmet.OstaliListFormatedWithAdressOIB>
  <DomainObject.Predmet.OstaliListNazivFormated>
    <izvorni_sadrzaj>
      <item>Ivan Pajtak</item>
    </izvorni_sadrzaj>
    <derivirana_varijabla naziv="DomainObject.Predmet.OstaliListNazivFormated_1">
      <item>Ivan Pajtak</item>
    </derivirana_varijabla>
  </DomainObject.Predmet.OstaliListNazivFormated>
  <DomainObject.Predmet.OstaliListNazivFormatedOIB>
    <izvorni_sadrzaj>
      <item>Ivan Pajtak, OIB 54373336763</item>
    </izvorni_sadrzaj>
    <derivirana_varijabla naziv="DomainObject.Predmet.OstaliListNazivFormatedOIB_1">
      <item>Ivan Pajtak, OIB 54373336763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St-683/2017-4</izvorni_sadrzaj>
    <derivirana_varijabla naziv="DomainObject.PoslovniBrojDokumenta_1">St-683/2017-4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PAJTAK j.d.o.o. za ugostiteljstvo</izvorni_sadrzaj>
    <derivirana_varijabla naziv="DomainObject.Predmet.ProtustrankaIDrugi_1">IVAN PAJTAK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IVAN PAJTAK j.d.o.o. za ugostiteljstvo, OIB 37880610636, I. Trnava 87, 10000 Zagreb</izvorni_sadrzaj>
    <derivirana_varijabla naziv="DomainObject.Predmet.ProtustrankaIDrugiAdressOIB_1">IVAN PAJTAK j.d.o.o. za ugostiteljstvo, OIB 37880610636, I. Trnava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PAJTAK j.d.o.o. za ugostiteljstvo</item>
      <item>FINA Regionalni centar Zagreb</item>
      <item>Ivan Pajtak</item>
    </izvorni_sadrzaj>
    <derivirana_varijabla naziv="DomainObject.Predmet.SudioniciListNaziv_1">
      <item>IVAN PAJTAK j.d.o.o. za ugostiteljstvo</item>
      <item>FINA Regionalni centar Zagreb</item>
      <item>Ivan Pajtak</item>
    </derivirana_varijabla>
  </DomainObject.Predmet.SudioniciListNaziv>
  <DomainObject.Predmet.SudioniciListAdressOIB>
    <izvorni_sadrzaj>
      <item>IVAN PAJTAK j.d.o.o. za ugostiteljstvo, OIB 37880610636, I. Trnava 87,10000 Zagreb</item>
      <item>FINA Regionalni centar Zagreb, OIB 85821130368, Trg svibanjskih žrtava 1995. br. 1,10000 Zagreb</item>
      <item>Ivan Pajtak, OIB 54373336763, Trnava II. 42,10000 Zagreb</item>
    </izvorni_sadrzaj>
    <derivirana_varijabla naziv="DomainObject.Predmet.SudioniciListAdressOIB_1">
      <item>IVAN PAJTAK j.d.o.o. za ugostiteljstvo, OIB 37880610636, I. Trnava 87,10000 Zagreb</item>
      <item>FINA Regionalni centar Zagreb, OIB 85821130368, Trg svibanjskih žrtava 1995. br. 1,10000 Zagreb</item>
      <item>Ivan Pajtak, OIB 54373336763, Trnava II.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CB2FEA-FCA0-4404-AF10-1A86E091C8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3470</properties:Characters>
  <properties:Lines>92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2018-07-03T06:19:00Z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St-683/2017-4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