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3a4a" w14:paraId="6873a4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6675">
        <w:t>1548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86675">
        <w:t xml:space="preserve">18.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86675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86675">
        <w:t xml:space="preserve">TRINKI H.D.M. d.o.o., Zagreb, Kneza Borne 10, OIB </w:t>
      </w:r>
      <w:r w:rsidR="00786675" w:rsidRPr="00786675">
        <w:t>86246800275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86675">
        <w:t xml:space="preserve">208.561,70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E0FDE">
        <w:t>18.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2D17B6">
        <w:t>,v.r.</w:t>
      </w:r>
      <w:r w:rsidR="00997C6E">
        <w:t xml:space="preserve"> </w:t>
      </w:r>
    </w:p>
    <w:p w:rsidRDefault="002D17B6" w:rsidP="007D25E4" w:rsidR="002D17B6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2D17B6" w:rsidP="007D25E4" w:rsidR="002D17B6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0E0FDE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2D17B6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7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7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7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7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7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St-1548/2018-4</izvorni_sadrzaj>
    <derivirana_varijabla naziv="DomainObject.Oznaka_1">St-1548/2018-4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St-1548/2018</izvorni_sadrzaj>
    <derivirana_varijabla naziv="DomainObject.Predmet.OznakaBroj_1">St-1548/2018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TRINKI H.D.M. d.o.o. zastupanog po punomoćniku Dubravka Trinki</izvorni_sadrzaj>
    <derivirana_varijabla naziv="DomainObject.Predmet.ProtustrankaFormated_1">  TRINKI H.D.M. d.o.o. zastupanog po punomoćniku Dubravka Trinki</derivirana_varijabla>
  </DomainObject.Predmet.ProtustrankaFormated>
  <DomainObject.Predmet.ProtustrankaFormatedOIB>
    <izvorni_sadrzaj>  TRINKI H.D.M. d.o.o., OIB 86246800275 zastupanog po punomoćniku Dubravka Trinki</izvorni_sadrzaj>
    <derivirana_varijabla naziv="DomainObject.Predmet.ProtustrankaFormatedOIB_1">  TRINKI H.D.M. d.o.o., OIB 86246800275 zastupanog po punomoćniku Dubravka Trinki</derivirana_varijabla>
  </DomainObject.Predmet.ProtustrankaFormatedOIB>
  <DomainObject.Predmet.ProtustrankaFormatedWithAdress>
    <izvorni_sadrzaj> TRINKI H.D.M. d.o.o., Kneza Borne 10, 10000 Zagreb zastupanog po punomoćniku Dubravka Trinki</izvorni_sadrzaj>
    <derivirana_varijabla naziv="DomainObject.Predmet.ProtustrankaFormatedWithAdress_1"> TRINKI H.D.M. d.o.o., Kneza Borne 10, 10000 Zagreb zastupanog po punomoćniku Dubravka Trinki</derivirana_varijabla>
  </DomainObject.Predmet.ProtustrankaFormatedWithAdress>
  <DomainObject.Predmet.ProtustrankaFormatedWithAdressOIB>
    <izvorni_sadrzaj> TRINKI H.D.M. d.o.o., OIB 86246800275, Kneza Borne 10, 10000 Zagreb zastupanog po punomoćniku Dubravka Trinki</izvorni_sadrzaj>
    <derivirana_varijabla naziv="DomainObject.Predmet.ProtustrankaFormatedWithAdressOIB_1"> TRINKI H.D.M. d.o.o., OIB 86246800275, Kneza Borne 10, 10000 Zagreb zastupanog po punomoćniku Dubravka Trinki</derivirana_varijabla>
  </DomainObject.Predmet.ProtustrankaFormatedWithAdressOIB>
  <DomainObject.Predmet.ProtustrankaWithAdress>
    <izvorni_sadrzaj>TRINKI H.D.M. d.o.o. Kneza Borne 10, 10000 Zagreb</izvorni_sadrzaj>
    <derivirana_varijabla naziv="DomainObject.Predmet.ProtustrankaWithAdress_1">TRINKI H.D.M. d.o.o. Kneza Borne 10, 10000 Zagreb</derivirana_varijabla>
  </DomainObject.Predmet.ProtustrankaWithAdress>
  <DomainObject.Predmet.ProtustrankaWithAdressOIB>
    <izvorni_sadrzaj>TRINKI H.D.M. d.o.o., OIB 86246800275, Kneza Borne 10, 10000 Zagreb</izvorni_sadrzaj>
    <derivirana_varijabla naziv="DomainObject.Predmet.ProtustrankaWithAdressOIB_1">TRINKI H.D.M. d.o.o., OIB 86246800275, Kneza Borne 10, 10000 Zagreb</derivirana_varijabla>
  </DomainObject.Predmet.ProtustrankaWithAdressOIB>
  <DomainObject.Predmet.ProtustrankaNazivFormated>
    <izvorni_sadrzaj>TRINKI H.D.M. d.o.o.</izvorni_sadrzaj>
    <derivirana_varijabla naziv="DomainObject.Predmet.ProtustrankaNazivFormated_1">TRINKI H.D.M. d.o.o.</derivirana_varijabla>
  </DomainObject.Predmet.ProtustrankaNazivFormated>
  <DomainObject.Predmet.ProtustrankaNazivFormatedOIB>
    <izvorni_sadrzaj>TRINKI H.D.M. d.o.o., OIB 86246800275</izvorni_sadrzaj>
    <derivirana_varijabla naziv="DomainObject.Predmet.ProtustrankaNazivFormatedOIB_1">TRINKI H.D.M. d.o.o., OIB 86246800275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TRINKI H.D.M. d.o.o. zastupanog po punomoćniku Dubravka Trinki</item>
    </izvorni_sadrzaj>
    <derivirana_varijabla naziv="DomainObject.Predmet.ProtuStrankaListFormated_1">
      <item>TRINKI H.D.M. d.o.o. zastupanog po punomoćniku Dubravka Trinki</item>
    </derivirana_varijabla>
  </DomainObject.Predmet.ProtuStrankaListFormated>
  <DomainObject.Predmet.ProtuStrankaListFormatedOIB>
    <izvorni_sadrzaj>
      <item>TRINKI H.D.M. d.o.o., OIB 86246800275 zastupanog po punomoćniku Dubravka Trinki</item>
    </izvorni_sadrzaj>
    <derivirana_varijabla naziv="DomainObject.Predmet.ProtuStrankaListFormatedOIB_1">
      <item>TRINKI H.D.M. d.o.o., OIB 86246800275 zastupanog po punomoćniku Dubravka Trinki</item>
    </derivirana_varijabla>
  </DomainObject.Predmet.ProtuStrankaListFormatedOIB>
  <DomainObject.Predmet.ProtuStrankaListFormatedWithAdress>
    <izvorni_sadrzaj>
      <item>TRINKI H.D.M. d.o.o., Kneza Borne 10, 10000 Zagreb zastupanog po punomoćniku Dubravka Trinki</item>
    </izvorni_sadrzaj>
    <derivirana_varijabla naziv="DomainObject.Predmet.ProtuStrankaListFormatedWithAdress_1">
      <item>TRINKI H.D.M. d.o.o., Kneza Borne 10, 10000 Zagreb zastupanog po punomoćniku Dubravka Trinki</item>
    </derivirana_varijabla>
  </DomainObject.Predmet.ProtuStrankaListFormatedWithAdress>
  <DomainObject.Predmet.ProtuStrankaListFormatedWithAdressOIB>
    <izvorni_sadrzaj>
      <item>TRINKI H.D.M. d.o.o., OIB 86246800275, Kneza Borne 10, 10000 Zagreb zastupanog po punomoćniku Dubravka Trinki</item>
    </izvorni_sadrzaj>
    <derivirana_varijabla naziv="DomainObject.Predmet.ProtuStrankaListFormatedWithAdressOIB_1">
      <item>TRINKI H.D.M. d.o.o., OIB 86246800275, Kneza Borne 10, 10000 Zagreb zastupanog po punomoćniku Dubravka Trinki</item>
    </derivirana_varijabla>
  </DomainObject.Predmet.ProtuStrankaListFormatedWithAdressOIB>
  <DomainObject.Predmet.ProtuStrankaListNazivFormated>
    <izvorni_sadrzaj>
      <item>TRINKI H.D.M. d.o.o.</item>
    </izvorni_sadrzaj>
    <derivirana_varijabla naziv="DomainObject.Predmet.ProtuStrankaListNazivFormated_1">
      <item>TRINKI H.D.M. d.o.o.</item>
    </derivirana_varijabla>
  </DomainObject.Predmet.ProtuStrankaListNazivFormated>
  <DomainObject.Predmet.ProtuStrankaListNazivFormatedOIB>
    <izvorni_sadrzaj>
      <item>TRINKI H.D.M. d.o.o., OIB 86246800275</item>
    </izvorni_sadrzaj>
    <derivirana_varijabla naziv="DomainObject.Predmet.ProtuStrankaListNazivFormatedOIB_1">
      <item>TRINKI H.D.M. d.o.o., OIB 86246800275</item>
    </derivirana_varijabla>
  </DomainObject.Predmet.ProtuStrankaListNazivFormatedOIB>
  <DomainObject.Predmet.OstaliListFormated>
    <izvorni_sadrzaj>
      <item>Dubravka Trinki punomoćnica sudionika u postupku TRINKI H.D.M. d.o.o.</item>
    </izvorni_sadrzaj>
    <derivirana_varijabla naziv="DomainObject.Predmet.OstaliListFormated_1">
      <item>Dubravka Trinki punomoćnica sudionika u postupku TRINKI H.D.M. d.o.o.</item>
    </derivirana_varijabla>
  </DomainObject.Predmet.OstaliListFormated>
  <DomainObject.Predmet.OstaliListFormatedOIB>
    <izvorni_sadrzaj>
      <item>Dubravka Trinki, OIB 18320325337 punomoćnica sudionika u postupku TRINKI H.D.M. d.o.o.</item>
    </izvorni_sadrzaj>
    <derivirana_varijabla naziv="DomainObject.Predmet.OstaliListFormatedOIB_1">
      <item>Dubravka Trinki, OIB 18320325337 punomoćnica sudionika u postupku TRINKI H.D.M. d.o.o.</item>
    </derivirana_varijabla>
  </DomainObject.Predmet.OstaliListFormatedOIB>
  <DomainObject.Predmet.OstaliListFormatedWithAdress>
    <izvorni_sadrzaj>
      <item>Dubravka Trinki, Kneza Borne 10, 10000 Zagreb punomoćnica sudionika u postupku TRINKI H.D.M. d.o.o.</item>
    </izvorni_sadrzaj>
    <derivirana_varijabla naziv="DomainObject.Predmet.OstaliListFormatedWithAdress_1">
      <item>Dubravka Trinki, Kneza Borne 10, 10000 Zagreb punomoćnica sudionika u postupku TRINKI H.D.M. d.o.o.</item>
    </derivirana_varijabla>
  </DomainObject.Predmet.OstaliListFormatedWithAdress>
  <DomainObject.Predmet.OstaliListFormatedWithAdressOIB>
    <izvorni_sadrzaj>
      <item>Dubravka Trinki, OIB 18320325337, Kneza Borne 10, 10000 Zagreb punomoćnica sudionika u postupku TRINKI H.D.M. d.o.o.</item>
    </izvorni_sadrzaj>
    <derivirana_varijabla naziv="DomainObject.Predmet.OstaliListFormatedWithAdressOIB_1">
      <item>Dubravka Trinki, OIB 18320325337, Kneza Borne 10, 10000 Zagreb punomoćnica sudionika u postupku TRINKI H.D.M. d.o.o.</item>
    </derivirana_varijabla>
  </DomainObject.Predmet.OstaliListFormatedWithAdressOIB>
  <DomainObject.Predmet.OstaliListNazivFormated>
    <izvorni_sadrzaj>
      <item>Dubravka Trinki</item>
    </izvorni_sadrzaj>
    <derivirana_varijabla naziv="DomainObject.Predmet.OstaliListNazivFormated_1">
      <item>Dubravka Trinki</item>
    </derivirana_varijabla>
  </DomainObject.Predmet.OstaliListNazivFormated>
  <DomainObject.Predmet.OstaliListNazivFormatedOIB>
    <izvorni_sadrzaj>
      <item>Dubravka Trinki, OIB 18320325337</item>
    </izvorni_sadrzaj>
    <derivirana_varijabla naziv="DomainObject.Predmet.OstaliListNazivFormatedOIB_1">
      <item>Dubravka Trinki, OIB 18320325337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St-1548/2018-4</izvorni_sadrzaj>
    <derivirana_varijabla naziv="DomainObject.PoslovniBrojDokumenta_1">St-1548/2018-4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TRINKI H.D.M. d.o.o.</izvorni_sadrzaj>
    <derivirana_varijabla naziv="DomainObject.Predmet.ProtustrankaIDrugi_1">TRINKI H.D.M.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TRINKI H.D.M. d.o.o., OIB 86246800275, Kneza Borne 10, 10000 Zagreb</izvorni_sadrzaj>
    <derivirana_varijabla naziv="DomainObject.Predmet.ProtustrankaIDrugiAdressOIB_1">TRINKI H.D.M. d.o.o., OIB 86246800275, Kneza Borne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TRINKI H.D.M. d.o.o.</item>
      <item>Dubravka Trinki</item>
    </izvorni_sadrzaj>
    <derivirana_varijabla naziv="DomainObject.Predmet.SudioniciListNaziv_1">
      <item>FINA Regionalni centar Zagreb</item>
      <item>TRINKI H.D.M. d.o.o.</item>
      <item>Dubravka Trinki</item>
    </derivirana_varijabla>
  </DomainObject.Predmet.SudioniciListNaziv>
  <DomainObject.Predmet.SudioniciListAdressOIB>
    <izvorni_sadrzaj>
      <item>FINA Regionalni centar Zagreb, OIB 85821130368, FINA Regionalni centar Zagreb,10000 Zagreb</item>
      <item>TRINKI H.D.M. d.o.o., OIB 86246800275, Kneza Borne 10,10000 Zagreb</item>
      <item>Dubravka Trinki, OIB 18320325337, Kneza Borne 10,10000 Zagreb</item>
    </izvorni_sadrzaj>
    <derivirana_varijabla naziv="DomainObject.Predmet.SudioniciListAdressOIB_1">
      <item>FINA Regionalni centar Zagreb, OIB 85821130368, FINA Regionalni centar Zagreb,10000 Zagreb</item>
      <item>TRINKI H.D.M. d.o.o., OIB 86246800275, Kneza Borne 10,10000 Zagreb</item>
      <item>Dubravka Trinki, OIB 18320325337, Kneza Borne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86246800275</item>
      <item>, OIB 18320325337</item>
    </izvorni_sadrzaj>
    <derivirana_varijabla naziv="DomainObject.Predmet.SudioniciListNazivOIB_1">
      <item>, OIB 85821130368</item>
      <item>, OIB 86246800275</item>
      <item>, OIB 18320325337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2018-07-18T08:26:00Z</dcterms:created>
  <dc:creator>ilukac</dc:creator>
  <cp:lastModifiedBy>Višnja Svečak</cp:lastModifiedBy>
  <cp:lastPrinted>2018-07-18T08:26:00Z</cp:lastPrinted>
  <dcterms:modified xmlns:xsi="http://www.w3.org/2001/XMLSchema-instance" xsi:type="dcterms:W3CDTF">2018-07-18T08:53:00Z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St-1548/2018-4 / Odluka - Oglas (st_1548_ogl.docx)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