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163d" w14:paraId="841163d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D10CE6">
        <w:t>740</w:t>
      </w:r>
      <w:r w:rsidR="006B338C">
        <w:t>/1</w:t>
      </w:r>
      <w:r w:rsidR="006E2806">
        <w:t>5</w:t>
      </w:r>
      <w:r w:rsidR="006B338C">
        <w:t>-</w:t>
      </w:r>
      <w:r w:rsidR="00D10CE6">
        <w:t>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6462BE">
        <w:t>MODRO MORE d.o.o., Zadar, Rivanjski prilaz 7, Zadar, OIB: 37407616121</w:t>
      </w:r>
      <w:r w:rsidR="006B338C">
        <w:t xml:space="preserve">, </w:t>
      </w:r>
      <w:r w:rsidR="006462BE">
        <w:t>11. ožujka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 xml:space="preserve">Odbacuje se zahtjev Financijske agencije od </w:t>
      </w:r>
      <w:r w:rsidR="006462BE">
        <w:t>24. studenoga</w:t>
      </w:r>
      <w:r w:rsidR="000C1AFC">
        <w:t xml:space="preserve"> 2015. za provedbu skraćenoga stečajnog postupka nad dužnikom </w:t>
      </w:r>
      <w:r w:rsidR="006462BE">
        <w:t>MODRO MORE d.o.o., Zadar, Rivanjski prilaz 7, Zadar, OIB: 37407616121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6462BE">
        <w:t>MODRO MORE d.o.o., Zadar</w:t>
      </w:r>
      <w:r w:rsidR="00D21088" w:rsidRPr="000C3CA4">
        <w:t>.</w:t>
      </w:r>
    </w:p>
    <w:p w:rsidRDefault="000C3CA4" w:rsidP="000C3CA4" w:rsidR="000C3CA4">
      <w:pPr>
        <w:jc w:val="both"/>
      </w:pPr>
      <w:r w:rsidRPr="000C3CA4">
        <w:t xml:space="preserve">           Dana </w:t>
      </w:r>
      <w:r w:rsidR="006462BE">
        <w:t>04. ožujka</w:t>
      </w:r>
      <w:r w:rsidR="006B338C">
        <w:t xml:space="preserve"> 2016.</w:t>
      </w:r>
      <w:r w:rsidRPr="000C3CA4">
        <w:t xml:space="preserve"> </w:t>
      </w:r>
      <w:r>
        <w:t>stečajn</w:t>
      </w:r>
      <w:r w:rsidR="00664993">
        <w:t>i</w:t>
      </w:r>
      <w:r>
        <w:t xml:space="preserve"> dužnik</w:t>
      </w:r>
      <w:r w:rsidRPr="000C3CA4">
        <w:t xml:space="preserve"> dostavio je sudu podnesak u kojem navodi da je podmirio sva dugovanja i da mu račun nije blokiran. </w:t>
      </w:r>
    </w:p>
    <w:p w:rsidRDefault="000C3CA4" w:rsidP="000C3CA4" w:rsidR="006B338C">
      <w:pPr>
        <w:jc w:val="both"/>
      </w:pPr>
      <w:r w:rsidRPr="0066271E">
        <w:t xml:space="preserve">           Dana </w:t>
      </w:r>
      <w:r w:rsidR="006462BE">
        <w:t>09. ožujka</w:t>
      </w:r>
      <w:r w:rsidRPr="0066271E">
        <w:t xml:space="preserve"> 201</w:t>
      </w:r>
      <w:r w:rsidR="00561856">
        <w:t>6</w:t>
      </w:r>
      <w:r w:rsidRPr="0066271E">
        <w:t>. godine</w:t>
      </w:r>
      <w:r w:rsidR="00664993">
        <w:t xml:space="preserve"> Financijska agencija</w:t>
      </w:r>
      <w:r w:rsidRPr="0066271E">
        <w:t xml:space="preserve"> </w:t>
      </w:r>
      <w:r w:rsidR="00664993">
        <w:t>je dostavila podatak da</w:t>
      </w:r>
      <w:r w:rsidRPr="0066271E">
        <w:t xml:space="preserve"> društvo </w:t>
      </w:r>
      <w:r w:rsidR="006462BE">
        <w:t xml:space="preserve">MODRO MORE d.o.o., Zadar </w:t>
      </w:r>
      <w:r w:rsidR="000C1AFC">
        <w:t>više nije u blokadi i da nema evidentiranih neizvršenih osnova za plaćanje.</w:t>
      </w:r>
    </w:p>
    <w:p w:rsidRDefault="000C1AFC" w:rsidP="000C1AFC" w:rsidR="000C1AFC">
      <w:pPr>
        <w:ind w:firstLine="708"/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0C1AFC" w:rsidP="000C1AFC" w:rsidR="000C1AFC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6462BE">
        <w:t>11. ožujka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0C1AFC">
        <w:t>tečajn</w:t>
      </w:r>
      <w:r w:rsidR="00C57DAD">
        <w:t>a</w:t>
      </w:r>
      <w:r w:rsidR="000C1AFC">
        <w:t xml:space="preserve"> su</w:t>
      </w:r>
      <w:r w:rsidR="00C57DAD">
        <w:t>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6462BE">
        <w:t xml:space="preserve"> – elektronskim putem</w:t>
      </w:r>
    </w:p>
    <w:p w:rsidRDefault="00664993" w:rsidP="000302FB" w:rsidR="000302FB" w:rsidRPr="000C3CA4">
      <w:pPr>
        <w:numPr>
          <w:ilvl w:val="0"/>
          <w:numId w:val="1"/>
        </w:numPr>
        <w:jc w:val="both"/>
      </w:pPr>
      <w:r>
        <w:t>stečajnom dužniku</w:t>
      </w:r>
      <w:r w:rsidR="00561856">
        <w:t xml:space="preserve"> 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FE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D10CE6">
          <w:t>740/15-10</w:t>
        </w:r>
      </w:p>
      <w:p w:rsidRDefault="00BF5FEA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C1AFC"/>
    <w:rsid w:val="000C3CA4"/>
    <w:rsid w:val="00192D9A"/>
    <w:rsid w:val="001C0852"/>
    <w:rsid w:val="0021510A"/>
    <w:rsid w:val="0027651C"/>
    <w:rsid w:val="00391689"/>
    <w:rsid w:val="003A47CB"/>
    <w:rsid w:val="003D4686"/>
    <w:rsid w:val="004A3683"/>
    <w:rsid w:val="00517489"/>
    <w:rsid w:val="0053370D"/>
    <w:rsid w:val="00561856"/>
    <w:rsid w:val="00633176"/>
    <w:rsid w:val="006462BE"/>
    <w:rsid w:val="0066271E"/>
    <w:rsid w:val="00664993"/>
    <w:rsid w:val="006B338C"/>
    <w:rsid w:val="006D5987"/>
    <w:rsid w:val="006E2806"/>
    <w:rsid w:val="00745785"/>
    <w:rsid w:val="007A66AD"/>
    <w:rsid w:val="00886F9C"/>
    <w:rsid w:val="008B3276"/>
    <w:rsid w:val="008E1367"/>
    <w:rsid w:val="009217D3"/>
    <w:rsid w:val="009E05AD"/>
    <w:rsid w:val="00A94666"/>
    <w:rsid w:val="00BE6C59"/>
    <w:rsid w:val="00BF5FEA"/>
    <w:rsid w:val="00C052B0"/>
    <w:rsid w:val="00C55CCE"/>
    <w:rsid w:val="00C57DAD"/>
    <w:rsid w:val="00D10CE6"/>
    <w:rsid w:val="00D21088"/>
    <w:rsid w:val="00D21F59"/>
    <w:rsid w:val="00DC56CB"/>
    <w:rsid w:val="00DF177E"/>
    <w:rsid w:val="00E504E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5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F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F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F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F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5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F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F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F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F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St-740/2015</izvorni_sadrzaj>
    <derivirana_varijabla naziv="DomainObject.Predmet.OznakaBroj_1">St-740/2015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MODRO MORE d.o.o. za trgovinu i promet nekretninama</izvorni_sadrzaj>
    <derivirana_varijabla naziv="DomainObject.Predmet.ProtustrankaFormated_1">  MODRO MORE d.o.o. za trgovinu i promet nekretninama</derivirana_varijabla>
  </DomainObject.Predmet.ProtustrankaFormated>
  <DomainObject.Predmet.ProtustrankaFormatedOIB>
    <izvorni_sadrzaj>  MODRO MORE d.o.o. za trgovinu i promet nekretninama, OIB 37407616121</izvorni_sadrzaj>
    <derivirana_varijabla naziv="DomainObject.Predmet.ProtustrankaFormatedOIB_1">  MODRO MORE d.o.o. za trgovinu i promet nekretninama, OIB 37407616121</derivirana_varijabla>
  </DomainObject.Predmet.ProtustrankaFormatedOIB>
  <DomainObject.Predmet.ProtustrankaFormatedWithAdress>
    <izvorni_sadrzaj> MODRO MORE d.o.o. za trgovinu i promet nekretninama, Rivanjski prilaz 7, 23000 Zadar</izvorni_sadrzaj>
    <derivirana_varijabla naziv="DomainObject.Predmet.ProtustrankaFormatedWithAdress_1"> MODRO MORE d.o.o. za trgovinu i promet nekretninama, Rivanjski prilaz 7, 23000 Zadar</derivirana_varijabla>
  </DomainObject.Predmet.ProtustrankaFormatedWithAdress>
  <DomainObject.Predmet.ProtustrankaFormatedWithAdressOIB>
    <izvorni_sadrzaj> MODRO MORE d.o.o. za trgovinu i promet nekretninama, OIB 37407616121, Rivanjski prilaz 7, 23000 Zadar</izvorni_sadrzaj>
    <derivirana_varijabla naziv="DomainObject.Predmet.ProtustrankaFormatedWithAdressOIB_1"> MODRO MORE d.o.o. za trgovinu i promet nekretninama, OIB 37407616121, Rivanjski prilaz 7, 23000 Zadar</derivirana_varijabla>
  </DomainObject.Predmet.ProtustrankaFormatedWithAdressOIB>
  <DomainObject.Predmet.ProtustrankaWithAdress>
    <izvorni_sadrzaj>MODRO MORE d.o.o. za trgovinu i promet nekretninama Rivanjski prilaz 7, 23000 Zadar</izvorni_sadrzaj>
    <derivirana_varijabla naziv="DomainObject.Predmet.ProtustrankaWithAdress_1">MODRO MORE d.o.o. za trgovinu i promet nekretninama Rivanjski prilaz 7, 23000 Zadar</derivirana_varijabla>
  </DomainObject.Predmet.ProtustrankaWithAdress>
  <DomainObject.Predmet.ProtustrankaWithAdressOIB>
    <izvorni_sadrzaj>MODRO MORE d.o.o. za trgovinu i promet nekretninama, OIB 37407616121, Rivanjski prilaz 7, 23000 Zadar</izvorni_sadrzaj>
    <derivirana_varijabla naziv="DomainObject.Predmet.ProtustrankaWithAdressOIB_1">MODRO MORE d.o.o. za trgovinu i promet nekretninama, OIB 37407616121, Rivanjski prilaz 7, 23000 Zadar</derivirana_varijabla>
  </DomainObject.Predmet.ProtustrankaWithAdressOIB>
  <DomainObject.Predmet.ProtustrankaNazivFormated>
    <izvorni_sadrzaj>MODRO MORE d.o.o. za trgovinu i promet nekretninama</izvorni_sadrzaj>
    <derivirana_varijabla naziv="DomainObject.Predmet.ProtustrankaNazivFormated_1">MODRO MORE d.o.o. za trgovinu i promet nekretninama</derivirana_varijabla>
  </DomainObject.Predmet.ProtustrankaNazivFormated>
  <DomainObject.Predmet.ProtustrankaNazivFormatedOIB>
    <izvorni_sadrzaj>MODRO MORE d.o.o. za trgovinu i promet nekretninama, OIB 37407616121</izvorni_sadrzaj>
    <derivirana_varijabla naziv="DomainObject.Predmet.ProtustrankaNazivFormatedOIB_1">MODRO MORE d.o.o. za trgovinu i promet nekretninama, OIB 37407616121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374997.30</izvorni_sadrzaj>
    <derivirana_varijabla naziv="DomainObject.Predmet.TrenutnaVrijednost_1">374997.30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MODRO MORE d.o.o. za trgovinu i promet nekretninama</item>
    </izvorni_sadrzaj>
    <derivirana_varijabla naziv="DomainObject.Predmet.ProtuStrankaListFormated_1">
      <item>MODRO MORE d.o.o. za trgovinu i promet nekretninama</item>
    </derivirana_varijabla>
  </DomainObject.Predmet.ProtuStrankaListFormated>
  <DomainObject.Predmet.ProtuStrankaListFormatedOIB>
    <izvorni_sadrzaj>
      <item>MODRO MORE d.o.o. za trgovinu i promet nekretninama, OIB 37407616121</item>
    </izvorni_sadrzaj>
    <derivirana_varijabla naziv="DomainObject.Predmet.ProtuStrankaListFormatedOIB_1">
      <item>MODRO MORE d.o.o. za trgovinu i promet nekretninama, OIB 37407616121</item>
    </derivirana_varijabla>
  </DomainObject.Predmet.ProtuStrankaListFormatedOIB>
  <DomainObject.Predmet.ProtuStrankaListFormatedWithAdress>
    <izvorni_sadrzaj>
      <item>MODRO MORE d.o.o. za trgovinu i promet nekretninama, Rivanjski prilaz 7, 23000 Zadar</item>
    </izvorni_sadrzaj>
    <derivirana_varijabla naziv="DomainObject.Predmet.ProtuStrankaListFormatedWithAdress_1">
      <item>MODRO MORE d.o.o. za trgovinu i promet nekretninama, Rivanjski prilaz 7, 23000 Zadar</item>
    </derivirana_varijabla>
  </DomainObject.Predmet.ProtuStrankaListFormatedWithAdress>
  <DomainObject.Predmet.ProtuStrankaListFormatedWithAdressOIB>
    <izvorni_sadrzaj>
      <item>MODRO MORE d.o.o. za trgovinu i promet nekretninama, OIB 37407616121, Rivanjski prilaz 7, 23000 Zadar</item>
    </izvorni_sadrzaj>
    <derivirana_varijabla naziv="DomainObject.Predmet.ProtuStrankaListFormatedWithAdressOIB_1">
      <item>MODRO MORE d.o.o. za trgovinu i promet nekretninama, OIB 37407616121, Rivanjski prilaz 7, 23000 Zadar</item>
    </derivirana_varijabla>
  </DomainObject.Predmet.ProtuStrankaListFormatedWithAdressOIB>
  <DomainObject.Predmet.ProtuStrankaListNazivFormated>
    <izvorni_sadrzaj>
      <item>MODRO MORE d.o.o. za trgovinu i promet nekretninama</item>
    </izvorni_sadrzaj>
    <derivirana_varijabla naziv="DomainObject.Predmet.ProtuStrankaListNazivFormated_1">
      <item>MODRO MORE d.o.o. za trgovinu i promet nekretninama</item>
    </derivirana_varijabla>
  </DomainObject.Predmet.ProtuStrankaListNazivFormated>
  <DomainObject.Predmet.ProtuStrankaListNazivFormatedOIB>
    <izvorni_sadrzaj>
      <item>MODRO MORE d.o.o. za trgovinu i promet nekretninama, OIB 37407616121</item>
    </izvorni_sadrzaj>
    <derivirana_varijabla naziv="DomainObject.Predmet.ProtuStrankaListNazivFormatedOIB_1">
      <item>MODRO MORE d.o.o. za trgovinu i promet nekretninama, OIB 37407616121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MODRO MORE d.o.o. za trgovinu i promet nekretninama</izvorni_sadrzaj>
    <derivirana_varijabla naziv="DomainObject.Predmet.ProtustrankaIDrugi_1">MODRO MORE d.o.o. za trgovinu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MODRO MORE d.o.o. za trgovinu i promet nekretninama, OIB 37407616121, Rivanjski prilaz 7, 23000 Zadar</izvorni_sadrzaj>
    <derivirana_varijabla naziv="DomainObject.Predmet.ProtustrankaIDrugiAdressOIB_1">MODRO MORE d.o.o. za trgovinu i promet nekretninama, OIB 37407616121, Rivanjski prilaz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MODRO MORE d.o.o. za trgovinu i promet nekretninama</item>
    </izvorni_sadrzaj>
    <derivirana_varijabla naziv="DomainObject.Predmet.SudioniciListNaziv_1">
      <item>FINA</item>
      <item>MODRO MORE d.o.o. za trgovinu i promet nekretninama</item>
    </derivirana_varijabla>
  </DomainObject.Predmet.SudioniciListNaziv>
  <DomainObject.Predmet.SudioniciListAdressOIB>
    <izvorni_sadrzaj>
      <item>FINA, OIB 85821130368</item>
      <item>MODRO MORE d.o.o. za trgovinu i promet nekretninama, OIB 37407616121, Rivanjski prilaz 7,23000 Zadar</item>
    </izvorni_sadrzaj>
    <derivirana_varijabla naziv="DomainObject.Predmet.SudioniciListAdressOIB_1">
      <item>FINA, OIB 85821130368</item>
      <item>MODRO MORE d.o.o. za trgovinu i promet nekretninama, OIB 37407616121, Rivanjski prilaz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37407616121</item>
    </izvorni_sadrzaj>
    <derivirana_varijabla naziv="DomainObject.Predmet.SudioniciListNazivOIB_1">
      <item>, OIB 85821130368</item>
      <item>, OIB 37407616121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90766-F53D-4836-B571-030B6C4937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324</properties:Words>
  <properties:Characters>1634</properties:Characters>
  <properties:Lines>56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2016-03-11T07:10:00Z</dcterms:created>
  <dc:creator>Ardena Bajlo</dc:creator>
  <cp:lastModifiedBy>wsadmin</cp:lastModifiedBy>
  <cp:lastPrinted>2015-09-23T08:15:00Z</cp:lastPrinted>
  <dcterms:modified xmlns:xsi="http://www.w3.org/2001/XMLSchema-instance" xsi:type="dcterms:W3CDTF">2016-03-11T09:43:00Z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