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2eeb" w14:paraId="d542ee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8359D0">
        <w:rPr>
          <w:b/>
        </w:rPr>
        <w:t>3</w:t>
      </w:r>
      <w:r w:rsidR="0080365E">
        <w:rPr>
          <w:b/>
        </w:rPr>
        <w:t>83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80365E" w:rsidRPr="0080365E">
        <w:t>UDRUGA RESPECTUM – PRAVO I PROSPERITET,</w:t>
      </w:r>
      <w:r w:rsidR="0080365E">
        <w:t xml:space="preserve"> skraćeni naziv: UDRUGA RESPECTUM,</w:t>
      </w:r>
      <w:r w:rsidR="0080365E" w:rsidRPr="0080365E">
        <w:t xml:space="preserve"> Zagreb, Međimurska 11, OIB: 73754204833</w:t>
      </w:r>
      <w:r w:rsidR="00B16504" w:rsidRPr="00B16504">
        <w:t xml:space="preserve">, </w:t>
      </w:r>
      <w:r w:rsidR="00AA7765">
        <w:t xml:space="preserve">dana </w:t>
      </w:r>
      <w:r w:rsidR="007B72BA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0365E" w:rsidRPr="0080365E">
        <w:t>UDRUGA RESPECTUM – PRAVO I PROSPERITET, skraćeni naziv: UDRUGA RESPECTUM, Zagreb, Međimurska 11, OIB: 73754204833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7B72BA" w:rsidRPr="007B72BA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80365E" w:rsidRPr="0080365E">
        <w:t>UDRUGA RESPECTUM – PRAVO I PROSPERITET, skraćeni naziv: UDRUGA RESPECTUM, Zagreb, Međimurska 11, OIB: 73754204833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8359D0">
        <w:rPr>
          <w:b/>
        </w:rPr>
        <w:t>3</w:t>
      </w:r>
      <w:r w:rsidR="0080365E">
        <w:rPr>
          <w:b/>
        </w:rPr>
        <w:t>83</w:t>
      </w:r>
      <w:r w:rsidRPr="0004284B">
        <w:rPr>
          <w:b/>
        </w:rPr>
        <w:t>/2016-</w:t>
      </w:r>
      <w:r w:rsidR="001A49B3">
        <w:rPr>
          <w:b/>
        </w:rPr>
        <w:t>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80365E">
        <w:t>444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0365E" w:rsidRPr="0080365E">
        <w:t>UDRUGA RESPECTUM – PRAVO I PROSPERITET, skraćeni naziv: UDRUGA RESPECTUM, Zagreb, Međimurska 11, OIB: 73754204833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80365E">
        <w:t>1862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0365E">
        <w:t>30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7B72BA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2CE" w:rsidR="003442CE">
      <w:r>
        <w:separator/>
      </w:r>
    </w:p>
  </w:endnote>
  <w:endnote w:id="0" w:type="continuationSeparator">
    <w:p w:rsidRDefault="003442CE" w:rsidR="00344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2CE" w:rsidR="003442CE">
      <w:r>
        <w:separator/>
      </w:r>
    </w:p>
  </w:footnote>
  <w:footnote w:id="0" w:type="continuationSeparator">
    <w:p w:rsidRDefault="003442CE" w:rsidR="00344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9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07D3"/>
    <w:rsid w:val="00132969"/>
    <w:rsid w:val="00134C6C"/>
    <w:rsid w:val="00147255"/>
    <w:rsid w:val="00152E0E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06F2"/>
    <w:rsid w:val="00202563"/>
    <w:rsid w:val="0021269A"/>
    <w:rsid w:val="0022619D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42CE"/>
    <w:rsid w:val="00346CC3"/>
    <w:rsid w:val="0035583B"/>
    <w:rsid w:val="00363213"/>
    <w:rsid w:val="003659C6"/>
    <w:rsid w:val="00383D6C"/>
    <w:rsid w:val="0038421B"/>
    <w:rsid w:val="00384C84"/>
    <w:rsid w:val="00384D08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B72BA"/>
    <w:rsid w:val="007C2A9B"/>
    <w:rsid w:val="007C38C9"/>
    <w:rsid w:val="007C4E4B"/>
    <w:rsid w:val="007C7835"/>
    <w:rsid w:val="007F48F2"/>
    <w:rsid w:val="007F5B85"/>
    <w:rsid w:val="007F7BE4"/>
    <w:rsid w:val="0080365E"/>
    <w:rsid w:val="00816600"/>
    <w:rsid w:val="00832536"/>
    <w:rsid w:val="008359D0"/>
    <w:rsid w:val="00841F8D"/>
    <w:rsid w:val="00856577"/>
    <w:rsid w:val="00863A5B"/>
    <w:rsid w:val="00873A1A"/>
    <w:rsid w:val="00896044"/>
    <w:rsid w:val="0089623C"/>
    <w:rsid w:val="008A4B1F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282F"/>
    <w:rsid w:val="009C299E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37C2"/>
    <w:rsid w:val="00AA7765"/>
    <w:rsid w:val="00AC5BA2"/>
    <w:rsid w:val="00AF3DC0"/>
    <w:rsid w:val="00B0142A"/>
    <w:rsid w:val="00B028C6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930DC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0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0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0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0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0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0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0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0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RESPECTUM-PRAVO I PROSPERITET</izvorni_sadrzaj>
    <derivirana_varijabla naziv="DomainObject.Predmet.ProtustrankaFormated_1">  UDRUGA RESPECTUM-PRAVO I PROSPERITET</derivirana_varijabla>
  </DomainObject.Predmet.ProtustrankaFormated>
  <DomainObject.Predmet.ProtustrankaFormatedOIB>
    <izvorni_sadrzaj>  UDRUGA RESPECTUM-PRAVO I PROSPERITET, OIB 73754204833</izvorni_sadrzaj>
    <derivirana_varijabla naziv="DomainObject.Predmet.ProtustrankaFormatedOIB_1">  UDRUGA RESPECTUM-PRAVO I PROSPERITET, OIB 73754204833</derivirana_varijabla>
  </DomainObject.Predmet.ProtustrankaFormatedOIB>
  <DomainObject.Predmet.ProtustrankaFormatedWithAdress>
    <izvorni_sadrzaj> UDRUGA RESPECTUM-PRAVO I PROSPERITET, Međimurska 11, 10000 Zagreb</izvorni_sadrzaj>
    <derivirana_varijabla naziv="DomainObject.Predmet.ProtustrankaFormatedWithAdress_1"> UDRUGA RESPECTUM-PRAVO I PROSPERITET, Međimurska 11, 10000 Zagreb</derivirana_varijabla>
  </DomainObject.Predmet.ProtustrankaFormatedWithAdress>
  <DomainObject.Predmet.ProtustrankaFormatedWithAdressOIB>
    <izvorni_sadrzaj> UDRUGA RESPECTUM-PRAVO I PROSPERITET, OIB 73754204833, Međimurska 11, 10000 Zagreb</izvorni_sadrzaj>
    <derivirana_varijabla naziv="DomainObject.Predmet.ProtustrankaFormatedWithAdressOIB_1"> UDRUGA RESPECTUM-PRAVO I PROSPERITET, OIB 73754204833, Međimurska 11, 10000 Zagreb</derivirana_varijabla>
  </DomainObject.Predmet.ProtustrankaFormatedWithAdressOIB>
  <DomainObject.Predmet.ProtustrankaWithAdress>
    <izvorni_sadrzaj>UDRUGA RESPECTUM-PRAVO I PROSPERITET Međimurska 11, 10000 Zagreb</izvorni_sadrzaj>
    <derivirana_varijabla naziv="DomainObject.Predmet.ProtustrankaWithAdress_1">UDRUGA RESPECTUM-PRAVO I PROSPERITET Međimurska 11, 10000 Zagreb</derivirana_varijabla>
  </DomainObject.Predmet.ProtustrankaWithAdress>
  <DomainObject.Predmet.ProtustrankaWithAdressOIB>
    <izvorni_sadrzaj>UDRUGA RESPECTUM-PRAVO I PROSPERITET, OIB 73754204833, Međimurska 11, 10000 Zagreb</izvorni_sadrzaj>
    <derivirana_varijabla naziv="DomainObject.Predmet.ProtustrankaWithAdressOIB_1">UDRUGA RESPECTUM-PRAVO I PROSPERITET, OIB 73754204833, Međimurska 11, 10000 Zagreb</derivirana_varijabla>
  </DomainObject.Predmet.ProtustrankaWithAdressOIB>
  <DomainObject.Predmet.ProtustrankaNazivFormated>
    <izvorni_sadrzaj>UDRUGA RESPECTUM-PRAVO I PROSPERITET</izvorni_sadrzaj>
    <derivirana_varijabla naziv="DomainObject.Predmet.ProtustrankaNazivFormated_1">UDRUGA RESPECTUM-PRAVO I PROSPERITET</derivirana_varijabla>
  </DomainObject.Predmet.ProtustrankaNazivFormated>
  <DomainObject.Predmet.ProtustrankaNazivFormatedOIB>
    <izvorni_sadrzaj>UDRUGA RESPECTUM-PRAVO I PROSPERITET, OIB 73754204833</izvorni_sadrzaj>
    <derivirana_varijabla naziv="DomainObject.Predmet.ProtustrankaNazivFormatedOIB_1">UDRUGA RESPECTUM-PRAVO I PROSPERITET, OIB 73754204833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RESPECTUM-PRAVO I PROSPERITET</item>
    </izvorni_sadrzaj>
    <derivirana_varijabla naziv="DomainObject.Predmet.ProtuStrankaListFormated_1">
      <item>UDRUGA RESPECTUM-PRAVO I PROSPERITET</item>
    </derivirana_varijabla>
  </DomainObject.Predmet.ProtuStrankaListFormated>
  <DomainObject.Predmet.ProtuStrankaListFormatedOIB>
    <izvorni_sadrzaj>
      <item>UDRUGA RESPECTUM-PRAVO I PROSPERITET, OIB 73754204833</item>
    </izvorni_sadrzaj>
    <derivirana_varijabla naziv="DomainObject.Predmet.ProtuStrankaListFormatedOIB_1">
      <item>UDRUGA RESPECTUM-PRAVO I PROSPERITET, OIB 73754204833</item>
    </derivirana_varijabla>
  </DomainObject.Predmet.ProtuStrankaListFormatedOIB>
  <DomainObject.Predmet.ProtuStrankaListFormatedWithAdress>
    <izvorni_sadrzaj>
      <item>UDRUGA RESPECTUM-PRAVO I PROSPERITET, Međimurska 11, 10000 Zagreb</item>
    </izvorni_sadrzaj>
    <derivirana_varijabla naziv="DomainObject.Predmet.ProtuStrankaListFormatedWithAdress_1">
      <item>UDRUGA RESPECTUM-PRAVO I PROSPERITET, Međimurska 11, 10000 Zagreb</item>
    </derivirana_varijabla>
  </DomainObject.Predmet.ProtuStrankaListFormatedWithAdress>
  <DomainObject.Predmet.ProtuStrankaListFormatedWithAdressOIB>
    <izvorni_sadrzaj>
      <item>UDRUGA RESPECTUM-PRAVO I PROSPERITET, OIB 73754204833, Međimurska 11, 10000 Zagreb</item>
    </izvorni_sadrzaj>
    <derivirana_varijabla naziv="DomainObject.Predmet.ProtuStrankaListFormatedWithAdressOIB_1">
      <item>UDRUGA RESPECTUM-PRAVO I PROSPERITET, OIB 73754204833, Međimurska 11, 10000 Zagreb</item>
    </derivirana_varijabla>
  </DomainObject.Predmet.ProtuStrankaListFormatedWithAdressOIB>
  <DomainObject.Predmet.ProtuStrankaListNazivFormated>
    <izvorni_sadrzaj>
      <item>UDRUGA RESPECTUM-PRAVO I PROSPERITET</item>
    </izvorni_sadrzaj>
    <derivirana_varijabla naziv="DomainObject.Predmet.ProtuStrankaListNazivFormated_1">
      <item>UDRUGA RESPECTUM-PRAVO I PROSPERITET</item>
    </derivirana_varijabla>
  </DomainObject.Predmet.ProtuStrankaListNazivFormated>
  <DomainObject.Predmet.ProtuStrankaListNazivFormatedOIB>
    <izvorni_sadrzaj>
      <item>UDRUGA RESPECTUM-PRAVO I PROSPERITET, OIB 73754204833</item>
    </izvorni_sadrzaj>
    <derivirana_varijabla naziv="DomainObject.Predmet.ProtuStrankaListNazivFormatedOIB_1">
      <item>UDRUGA RESPECTUM-PRAVO I PROSPERITET, OIB 73754204833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RESPECTUM-PRAVO I PROSPERITET</izvorni_sadrzaj>
    <derivirana_varijabla naziv="DomainObject.Predmet.ProtustrankaIDrugi_1">UDRUGA RESPECTUM-PRAVO I PROSPERITET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RESPECTUM-PRAVO I PROSPERITET, OIB 73754204833, Međimurska 11, 10000 Zagreb</izvorni_sadrzaj>
    <derivirana_varijabla naziv="DomainObject.Predmet.ProtustrankaIDrugiAdressOIB_1">UDRUGA RESPECTUM-PRAVO I PROSPERITET, OIB 73754204833, Međimurska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RESPECTUM-PRAVO I PROSPERITET</item>
      <item>FINA Regionalni centar Zagreb</item>
    </izvorni_sadrzaj>
    <derivirana_varijabla naziv="DomainObject.Predmet.SudioniciListNaziv_1">
      <item>UDRUGA RESPECTUM-PRAVO I PROSPERITET</item>
      <item>FINA Regionalni centar Zagreb</item>
    </derivirana_varijabla>
  </DomainObject.Predmet.SudioniciListNaziv>
  <DomainObject.Predmet.SudioniciListAdressOIB>
    <izvorni_sadrzaj>
      <item>UDRUGA RESPECTUM-PRAVO I PROSPERITET, OIB 73754204833, Međimurska 11,10000 Zagreb</item>
      <item>FINA Regionalni centar Zagreb, OIB 85821130368, Trg svibanjskih žrtava 1995. 1,10000 Zagreb</item>
    </izvorni_sadrzaj>
    <derivirana_varijabla naziv="DomainObject.Predmet.SudioniciListAdressOIB_1">
      <item>UDRUGA RESPECTUM-PRAVO I PROSPERITET, OIB 73754204833, Međimurska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73754204833</item>
      <item>, OIB 85821130368</item>
    </izvorni_sadrzaj>
    <derivirana_varijabla naziv="DomainObject.Predmet.SudioniciListNazivOIB_1">
      <item>, OIB 73754204833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3323D-2063-4738-B339-3D45BE801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799</properties:Words>
  <properties:Characters>4530</properties:Characters>
  <properties:Lines>112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2016-08-25T11:49:00Z</dcterms:created>
  <dc:creator>alet</dc:creator>
  <cp:lastModifiedBy>wsadmin</cp:lastModifiedBy>
  <cp:lastPrinted>2016-07-28T06:43:00Z</cp:lastPrinted>
  <dcterms:modified xmlns:xsi="http://www.w3.org/2001/XMLSchema-instance" xsi:type="dcterms:W3CDTF">2016-09-01T08:26:00Z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