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711c" w14:paraId="78e711c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B3AAF">
        <w:t>12</w:t>
      </w:r>
      <w:r w:rsidR="007C0C15">
        <w:t>6</w:t>
      </w:r>
      <w:r w:rsidR="002642E7">
        <w:t>7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7C0C15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C27734" w:rsidR="00C27734">
      <w:pPr>
        <w:jc w:val="both"/>
      </w:pPr>
      <w:r w:rsidRPr="0074324A">
        <w:tab/>
      </w:r>
      <w:r w:rsidR="005D2538" w:rsidRPr="00611430">
        <w:t xml:space="preserve">Trgovački sud u Osijeku, po sucu mr. sc. Tihomiru Kovačeviću, kao stečajnom sucu, povodom prijedloga </w:t>
      </w:r>
      <w:r w:rsidR="005D2538">
        <w:t xml:space="preserve">RH, MF, PU, Područni ured </w:t>
      </w:r>
      <w:r w:rsidR="002642E7">
        <w:t>Osijek</w:t>
      </w:r>
      <w:r w:rsidR="005D2538">
        <w:t xml:space="preserve"> zastupana po ŽDO u </w:t>
      </w:r>
      <w:r w:rsidR="002642E7">
        <w:t>Osijek</w:t>
      </w:r>
      <w:r w:rsidR="005D2538">
        <w:t>u</w:t>
      </w:r>
      <w:r w:rsidR="005D2538" w:rsidRPr="00611430">
        <w:t xml:space="preserve">, </w:t>
      </w:r>
      <w:r w:rsidR="005D2538">
        <w:t xml:space="preserve">OIB 18683136487 za </w:t>
      </w:r>
      <w:r w:rsidR="005D2538" w:rsidRPr="0041082E">
        <w:t xml:space="preserve">otvaranje stečajnog postupka nad dužnikom </w:t>
      </w:r>
      <w:r w:rsidR="002642E7" w:rsidRPr="002642E7">
        <w:t>O.K. USLUGE d.o.o. za trgovinu i ugostiteljstvo, Darda, Kralja Petra Krešimira IV 2a, MBS 030162842, OIB 55148350738</w:t>
      </w:r>
      <w:r w:rsidR="005D2538" w:rsidRPr="0041082E">
        <w:t xml:space="preserve">, dana </w:t>
      </w:r>
      <w:r w:rsidR="005D2538" w:rsidRPr="00C542B2">
        <w:t xml:space="preserve">7. studenog </w:t>
      </w:r>
      <w:r w:rsidR="005D2538" w:rsidRPr="0041082E">
        <w:t>201</w:t>
      </w:r>
      <w:r w:rsidR="005D2538">
        <w:t>8</w:t>
      </w:r>
      <w:r w:rsidR="005D2538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2642E7" w:rsidRPr="002642E7">
        <w:t>Slobodan Kresić, Darda, Kralja Petra Krešimira IV 2/a</w:t>
      </w:r>
      <w:r w:rsidR="00A82588" w:rsidRPr="00A82588">
        <w:t xml:space="preserve">, OIB </w:t>
      </w:r>
      <w:r w:rsidR="005E6D3F">
        <w:t>66005124965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12</w:t>
      </w:r>
      <w:r w:rsidR="00033154">
        <w:t>6</w:t>
      </w:r>
      <w:r w:rsidR="005E6D3F">
        <w:t>7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12</w:t>
      </w:r>
      <w:r w:rsidR="00033154">
        <w:t>6</w:t>
      </w:r>
      <w:r w:rsidR="005E6D3F">
        <w:t>7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E6D3F" w:rsidRPr="005E6D3F">
        <w:t>Slobodan Kresić, Darda, Kralja Petra Krešimira IV 2/a, OIB 66005124965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12</w:t>
      </w:r>
      <w:r w:rsidR="00550EFA">
        <w:t>6</w:t>
      </w:r>
      <w:r w:rsidR="005E6D3F">
        <w:t>7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12</w:t>
      </w:r>
      <w:r w:rsidR="00550EFA">
        <w:t>6</w:t>
      </w:r>
      <w:r w:rsidR="005E6D3F">
        <w:t>7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E6D3F" w:rsidRPr="005E6D3F">
        <w:t>Slobodan Kresić, Darda, Kralja Petra Krešimira IV 2/a, OIB 66005124965</w:t>
      </w:r>
      <w:r w:rsidR="005E6D3F">
        <w:t xml:space="preserve">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642E7" w:rsidRPr="002642E7">
        <w:t>O.K. USLUGE d.o.o. za trgovinu i ugostiteljstvo, Darda, Kralja Petra Krešimira IV 2a, MBS 030162842, OIB 55148350738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550EFA">
        <w:rPr>
          <w:bCs/>
        </w:rPr>
        <w:t xml:space="preserve">RH, MF, PU, Područni ured </w:t>
      </w:r>
      <w:r w:rsidR="002A7A5B">
        <w:rPr>
          <w:bCs/>
        </w:rPr>
        <w:t>Osijek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2A7A5B">
        <w:rPr>
          <w:bCs/>
        </w:rPr>
        <w:t>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4B3AAF">
        <w:rPr>
          <w:bCs/>
        </w:rPr>
        <w:t>9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F14E7A">
        <w:rPr>
          <w:bCs/>
        </w:rPr>
        <w:t>ov</w:t>
      </w:r>
      <w:r w:rsidR="008A1F1F" w:rsidRPr="008A1F1F">
        <w:rPr>
          <w:bCs/>
        </w:rPr>
        <w:t xml:space="preserve">om sudu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2A7A5B" w:rsidRPr="002A7A5B">
        <w:t>O.K. USLUGE d.o.o. za trgovinu i ugostiteljstvo, Darda, Kralja Petra Krešimira IV 2a, MBS 030162842, OIB 55148350738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F14E7A">
        <w:t>6</w:t>
      </w:r>
      <w:r w:rsidR="00B976DE">
        <w:t xml:space="preserve">. </w:t>
      </w:r>
      <w:r w:rsidR="00F14E7A">
        <w:t>i</w:t>
      </w:r>
      <w:r w:rsidR="00200CDC">
        <w:t xml:space="preserve"> 1</w:t>
      </w:r>
      <w:r w:rsidR="00F14E7A">
        <w:t>09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12</w:t>
      </w:r>
      <w:r w:rsidR="00F14E7A">
        <w:t>6</w:t>
      </w:r>
      <w:r w:rsidR="002A7A5B">
        <w:t>7</w:t>
      </w:r>
      <w:r w:rsidR="00D15A99">
        <w:t>/1</w:t>
      </w:r>
      <w:r w:rsidR="000D6FE6">
        <w:t>8</w:t>
      </w:r>
      <w:r w:rsidR="00D15A99">
        <w:t>-</w:t>
      </w:r>
      <w:r w:rsidR="00F14E7A">
        <w:t>2</w:t>
      </w:r>
      <w:r w:rsidR="00D15A99">
        <w:t xml:space="preserve"> od </w:t>
      </w:r>
      <w:r w:rsidR="005429E1">
        <w:t>7</w:t>
      </w:r>
      <w:r w:rsidR="00D15A99">
        <w:t>.</w:t>
      </w:r>
      <w:r w:rsidR="005429E1">
        <w:t>11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5D2538" w:rsidRPr="005D2538">
        <w:t xml:space="preserve">7. studenog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2A7A5B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2A7A5B" w:rsidRPr="002A7A5B">
        <w:t>Slobodan Kresić, Darda, Kralja Petra Krešimira IV 2/a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F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4B3AAF">
      <w:t>12</w:t>
    </w:r>
    <w:r w:rsidR="007C0C15" w:rsidRPr="007C0C15">
      <w:t>6</w:t>
    </w:r>
    <w:r w:rsidR="002642E7">
      <w:t>7</w:t>
    </w:r>
    <w:r w:rsidR="007C0C15" w:rsidRPr="007C0C15">
      <w:t>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5FB4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St-1267/2018</izvorni_sadrzaj>
    <derivirana_varijabla naziv="DomainObject.Predmet.OznakaBroj_1">St-1267/2018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USLUGE d.o.o. za trgovinu i ugostiteljstvo</izvorni_sadrzaj>
    <derivirana_varijabla naziv="DomainObject.Predmet.ProtustrankaFormated_1">  O.K. USLUGE d.o.o. za trgovinu i ugostiteljstvo</derivirana_varijabla>
  </DomainObject.Predmet.ProtustrankaFormated>
  <DomainObject.Predmet.ProtustrankaFormatedOIB>
    <izvorni_sadrzaj>  O.K. USLUGE d.o.o. za trgovinu i ugostiteljstvo, OIB 55148350738</izvorni_sadrzaj>
    <derivirana_varijabla naziv="DomainObject.Predmet.ProtustrankaFormatedOIB_1">  O.K. USLUGE d.o.o. za trgovinu i ugostiteljstvo, OIB 55148350738</derivirana_varijabla>
  </DomainObject.Predmet.ProtustrankaFormatedOIB>
  <DomainObject.Predmet.ProtustrankaFormatedWithAdress>
    <izvorni_sadrzaj> O.K. USLUGE d.o.o. za trgovinu i ugostiteljstvo, Kralja Petra Krešimira IV 2a, 31326 Darda</izvorni_sadrzaj>
    <derivirana_varijabla naziv="DomainObject.Predmet.ProtustrankaFormatedWithAdress_1"> O.K. USLUGE d.o.o. za trgovinu i ugostiteljstvo, Kralja Petra Krešimira IV 2a, 31326 Darda</derivirana_varijabla>
  </DomainObject.Predmet.ProtustrankaFormatedWithAdress>
  <DomainObject.Predmet.ProtustrankaFormatedWithAdressOIB>
    <izvorni_sadrzaj> O.K. USLUGE d.o.o. za trgovinu i ugostiteljstvo, OIB 55148350738, Kralja Petra Krešimira IV 2a, 31326 Darda</izvorni_sadrzaj>
    <derivirana_varijabla naziv="DomainObject.Predmet.ProtustrankaFormatedWithAdressOIB_1"> O.K. USLUGE d.o.o. za trgovinu i ugostiteljstvo, OIB 55148350738, Kralja Petra Krešimira IV 2a, 31326 Darda</derivirana_varijabla>
  </DomainObject.Predmet.ProtustrankaFormatedWithAdressOIB>
  <DomainObject.Predmet.ProtustrankaWithAdress>
    <izvorni_sadrzaj>O.K. USLUGE d.o.o. za trgovinu i ugostiteljstvo Kralja Petra Krešimira IV 2a, 31326 Darda</izvorni_sadrzaj>
    <derivirana_varijabla naziv="DomainObject.Predmet.ProtustrankaWithAdress_1">O.K. USLUGE d.o.o. za trgovinu i ugostiteljstvo Kralja Petra Krešimira IV 2a, 31326 Darda</derivirana_varijabla>
  </DomainObject.Predmet.ProtustrankaWithAdress>
  <DomainObject.Predmet.ProtustrankaWithAdressOIB>
    <izvorni_sadrzaj>O.K. USLUGE d.o.o. za trgovinu i ugostiteljstvo, OIB 55148350738, Kralja Petra Krešimira IV 2a, 31326 Darda</izvorni_sadrzaj>
    <derivirana_varijabla naziv="DomainObject.Predmet.ProtustrankaWithAdressOIB_1">O.K. USLUGE d.o.o. za trgovinu i ugostiteljstvo, OIB 55148350738, Kralja Petra Krešimira IV 2a, 31326 Darda</derivirana_varijabla>
  </DomainObject.Predmet.ProtustrankaWithAdressOIB>
  <DomainObject.Predmet.ProtustrankaNazivFormated>
    <izvorni_sadrzaj>O.K. USLUGE d.o.o. za trgovinu i ugostiteljstvo</izvorni_sadrzaj>
    <derivirana_varijabla naziv="DomainObject.Predmet.ProtustrankaNazivFormated_1">O.K. USLUGE d.o.o. za trgovinu i ugostiteljstvo</derivirana_varijabla>
  </DomainObject.Predmet.ProtustrankaNazivFormated>
  <DomainObject.Predmet.ProtustrankaNazivFormatedOIB>
    <izvorni_sadrzaj>O.K. USLUGE d.o.o. za trgovinu i ugostiteljstvo, OIB 55148350738</izvorni_sadrzaj>
    <derivirana_varijabla naziv="DomainObject.Predmet.ProtustrankaNazivFormatedOIB_1">O.K. USLUGE d.o.o. za trgovinu i ugostiteljstvo, OIB 55148350738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O.K. USLUGE d.o.o. za trgovinu i ugostiteljstvo</item>
    </izvorni_sadrzaj>
    <derivirana_varijabla naziv="DomainObject.Predmet.ProtuStrankaListFormated_1">
      <item>O.K. USLUGE d.o.o. za trgovinu i ugostiteljstvo</item>
    </derivirana_varijabla>
  </DomainObject.Predmet.ProtuStrankaListFormated>
  <DomainObject.Predmet.ProtuStrankaListFormatedOIB>
    <izvorni_sadrzaj>
      <item>O.K. USLUGE d.o.o. za trgovinu i ugostiteljstvo, OIB 55148350738</item>
    </izvorni_sadrzaj>
    <derivirana_varijabla naziv="DomainObject.Predmet.ProtuStrankaListFormatedOIB_1">
      <item>O.K. USLUGE d.o.o. za trgovinu i ugostiteljstvo, OIB 55148350738</item>
    </derivirana_varijabla>
  </DomainObject.Predmet.ProtuStrankaListFormatedOIB>
  <DomainObject.Predmet.ProtuStrankaListFormatedWithAdress>
    <izvorni_sadrzaj>
      <item>O.K. USLUGE d.o.o. za trgovinu i ugostiteljstvo, Kralja Petra Krešimira IV 2a, 31326 Darda</item>
    </izvorni_sadrzaj>
    <derivirana_varijabla naziv="DomainObject.Predmet.ProtuStrankaListFormatedWithAdress_1">
      <item>O.K. USLUGE d.o.o. za trgovinu i ugostiteljstvo, Kralja Petra Krešimira IV 2a, 31326 Darda</item>
    </derivirana_varijabla>
  </DomainObject.Predmet.ProtuStrankaListFormatedWithAdress>
  <DomainObject.Predmet.ProtuStrankaListFormatedWithAdressOIB>
    <izvorni_sadrzaj>
      <item>O.K. USLUGE d.o.o. za trgovinu i ugostiteljstvo, OIB 55148350738, Kralja Petra Krešimira IV 2a, 31326 Darda</item>
    </izvorni_sadrzaj>
    <derivirana_varijabla naziv="DomainObject.Predmet.ProtuStrankaListFormatedWithAdressOIB_1">
      <item>O.K. USLUGE d.o.o. za trgovinu i ugostiteljstvo, OIB 55148350738, Kralja Petra Krešimira IV 2a, 31326 Darda</item>
    </derivirana_varijabla>
  </DomainObject.Predmet.ProtuStrankaListFormatedWithAdressOIB>
  <DomainObject.Predmet.ProtuStrankaListNazivFormated>
    <izvorni_sadrzaj>
      <item>O.K. USLUGE d.o.o. za trgovinu i ugostiteljstvo</item>
    </izvorni_sadrzaj>
    <derivirana_varijabla naziv="DomainObject.Predmet.ProtuStrankaListNazivFormated_1">
      <item>O.K. USLUGE d.o.o. za trgovinu i ugostiteljstvo</item>
    </derivirana_varijabla>
  </DomainObject.Predmet.ProtuStrankaListNazivFormated>
  <DomainObject.Predmet.ProtuStrankaListNazivFormatedOIB>
    <izvorni_sadrzaj>
      <item>O.K. USLUGE d.o.o. za trgovinu i ugostiteljstvo, OIB 55148350738</item>
    </izvorni_sadrzaj>
    <derivirana_varijabla naziv="DomainObject.Predmet.ProtuStrankaListNazivFormatedOIB_1">
      <item>O.K. USLUGE d.o.o. za trgovinu i ugostiteljstvo, OIB 55148350738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O.K. USLUGE d.o.o. za trgovinu i ugostiteljstvo</izvorni_sadrzaj>
    <derivirana_varijabla naziv="DomainObject.Predmet.ProtustrankaIDrugi_1">O.K. USLUGE d.o.o. za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O.K. USLUGE d.o.o. za trgovinu i ugostiteljstvo, OIB 55148350738, Kralja Petra Krešimira IV 2a, 31326 Darda</izvorni_sadrzaj>
    <derivirana_varijabla naziv="DomainObject.Predmet.ProtustrankaIDrugiAdressOIB_1">O.K. USLUGE d.o.o. za trgovinu i ugostiteljstvo, OIB 55148350738, Kralja Petra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O.K. USLUGE d.o.o. za trgovinu i ugostiteljstvo</item>
      <item>RH MF POREZNA UPRAVA</item>
    </izvorni_sadrzaj>
    <derivirana_varijabla naziv="DomainObject.Predmet.SudioniciListNaziv_1">
      <item>O.K. USLUGE d.o.o. za trgovinu i ugostiteljstvo</item>
      <item>RH MF POREZNA UPRAVA</item>
    </derivirana_varijabla>
  </DomainObject.Predmet.SudioniciListNaziv>
  <DomainObject.Predmet.SudioniciListAdressOIB>
    <izvorni_sadrzaj>
      <item>O.K. USLUGE d.o.o. za trgovinu i ugostiteljstvo, OIB 55148350738, Kralja Petra Krešimira IV 2a,31326 Darda</item>
      <item>RH MF POREZNA UPRAVA, OIB 18683136487</item>
    </izvorni_sadrzaj>
    <derivirana_varijabla naziv="DomainObject.Predmet.SudioniciListAdressOIB_1">
      <item>O.K. USLUGE d.o.o. za trgovinu i ugostiteljstvo, OIB 55148350738, Kralja Petra Krešimira IV 2a,31326 Darda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55148350738</item>
      <item>, OIB 18683136487</item>
    </izvorni_sadrzaj>
    <derivirana_varijabla naziv="DomainObject.Predmet.SudioniciListNazivOIB_1">
      <item>, OIB 55148350738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St-1267/2018-3</izvorni_sadrzaj>
    <derivirana_varijabla naziv="DomainObject.PredzadnjaOdlukaIzPredmeta.Oznaka_1">St-1267/2018-3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7E91B-770F-4C23-A4A2-F40DDD7D4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3571</properties:Characters>
  <properties:Lines>92</properties:Lines>
  <properties:Paragraphs>31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2018-11-07T12:43:00Z</dcterms:modified>
  <cp:revision>30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