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390f" w14:paraId="1c8390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75FBA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75FBA">
        <w:rPr>
          <w:lang w:val="hr-HR"/>
        </w:rPr>
        <w:t>109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75FBA">
        <w:rPr>
          <w:lang w:val="hr-HR"/>
        </w:rPr>
        <w:t>AGRONOVA d.o.o. za proizvodnju, trgovinu i usluge, Virovitica, V. Belobrka 76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D75FBA">
        <w:rPr>
          <w:lang w:val="hr-HR"/>
        </w:rPr>
        <w:t>010046798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75FBA">
        <w:rPr>
          <w:lang w:val="hr-HR"/>
        </w:rPr>
        <w:t>58515063246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75FBA">
        <w:rPr>
          <w:lang w:val="hr-HR"/>
        </w:rPr>
        <w:t>109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D75FBA">
        <w:rPr>
          <w:lang w:val="hr-HR"/>
        </w:rPr>
        <w:t>01</w:t>
      </w:r>
      <w:r w:rsidR="00DB0871">
        <w:rPr>
          <w:lang w:val="hr-HR"/>
        </w:rPr>
        <w:t xml:space="preserve">. </w:t>
      </w:r>
      <w:r w:rsidR="00D75FBA">
        <w:rPr>
          <w:lang w:val="hr-HR"/>
        </w:rPr>
        <w:t>rujna</w:t>
      </w:r>
      <w:r w:rsidR="00DB0871">
        <w:rPr>
          <w:lang w:val="hr-HR"/>
        </w:rPr>
        <w:t xml:space="preserve"> 201</w:t>
      </w:r>
      <w:r w:rsidR="00D75FBA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75FBA">
        <w:rPr>
          <w:lang w:val="hr-HR"/>
        </w:rPr>
        <w:t>305.717,90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75FBA">
        <w:rPr>
          <w:lang w:val="hr-HR"/>
        </w:rPr>
        <w:t>Antun Balaž, iz Virovitice, Zbora Narodne Garde 111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75FBA">
        <w:rPr>
          <w:lang w:val="hr-HR"/>
        </w:rPr>
        <w:t>28625509511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75FBA">
        <w:rPr>
          <w:lang w:val="hr-HR"/>
        </w:rPr>
        <w:t>23</w:t>
      </w:r>
      <w:r w:rsidR="00DB0871">
        <w:rPr>
          <w:lang w:val="hr-HR"/>
        </w:rPr>
        <w:t>. veljače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B4C0F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75FBA">
        <w:rPr>
          <w:lang w:val="hr-HR"/>
        </w:rPr>
        <w:t>23</w:t>
      </w:r>
      <w:r w:rsidR="00DB0871">
        <w:rPr>
          <w:lang w:val="hr-HR"/>
        </w:rPr>
        <w:t>.02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7AE" w:rsidR="009C57AE">
      <w:r>
        <w:separator/>
      </w:r>
    </w:p>
  </w:endnote>
  <w:endnote w:id="0" w:type="continuationSeparator">
    <w:p w:rsidRDefault="009C57AE" w:rsidR="009C5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7AE" w:rsidR="009C57AE">
      <w:r>
        <w:separator/>
      </w:r>
    </w:p>
  </w:footnote>
  <w:footnote w:id="0" w:type="continuationSeparator">
    <w:p w:rsidRDefault="009C57AE" w:rsidR="009C57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1D16DD"/>
    <w:rsid w:val="00230CD2"/>
    <w:rsid w:val="0032457F"/>
    <w:rsid w:val="003E0954"/>
    <w:rsid w:val="003E56D2"/>
    <w:rsid w:val="00411204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7587E"/>
    <w:rsid w:val="00985844"/>
    <w:rsid w:val="009C57AE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B4C0F"/>
    <w:rsid w:val="00CD08D1"/>
    <w:rsid w:val="00CD6B0C"/>
    <w:rsid w:val="00D46E25"/>
    <w:rsid w:val="00D75FBA"/>
    <w:rsid w:val="00D81A66"/>
    <w:rsid w:val="00DB0871"/>
    <w:rsid w:val="00DC7979"/>
    <w:rsid w:val="00E8008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1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2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1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2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St-109/2016-2</izvorni_sadrzaj>
    <derivirana_varijabla naziv="DomainObject.Oznaka_1">St-109/2016-2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AGRONOVA d.o.o. za proizvodnju, trgovinu i usluge, Virovitica zastupanog po punomoćniku Antun Balaž</izvorni_sadrzaj>
    <derivirana_varijabla naziv="DomainObject.Predmet.ProtustrankaFormated_1">  AGRONOVA d.o.o. za proizvodnju, trgovinu i usluge, Virovitica zastupanog po punomoćniku Antun Balaž</derivirana_varijabla>
  </DomainObject.Predmet.ProtustrankaFormated>
  <DomainObject.Predmet.ProtustrankaFormatedOIB>
    <izvorni_sadrzaj>  AGRONOVA d.o.o. za proizvodnju, trgovinu i usluge, Virovitica, OIB 58515063246 zastupanog po punomoćniku Antun Balaž</izvorni_sadrzaj>
    <derivirana_varijabla naziv="DomainObject.Predmet.ProtustrankaFormatedOIB_1">  AGRONOVA d.o.o. za proizvodnju, trgovinu i usluge, Virovitica, OIB 58515063246 zastupanog po punomoćniku Antun Balaž</derivirana_varijabla>
  </DomainObject.Predmet.ProtustrankaFormatedOIB>
  <DomainObject.Predmet.ProtustrankaFormatedWithAdress>
    <izvorni_sadrzaj> AGRONOVA d.o.o. za proizvodnju, trgovinu i usluge, Virovitica, V.Belobrka 76, 33000 Virovitica zastupanog po punomoćniku Antun Balaž</izvorni_sadrzaj>
    <derivirana_varijabla naziv="DomainObject.Predmet.ProtustrankaFormatedWithAdress_1"> AGRONOVA d.o.o. za proizvodnju, trgovinu i usluge, Virovitica, V.Belobrka 76, 33000 Virovitica zastupanog po punomoćniku Antun Balaž</derivirana_varijabla>
  </DomainObject.Predmet.ProtustrankaFormatedWithAdress>
  <DomainObject.Predmet.ProtustrankaFormatedWithAdressOIB>
    <izvorni_sadrzaj> AGRONOVA d.o.o. za proizvodnju, trgovinu i usluge, Virovitica, OIB 58515063246, V.Belobrka 76, 33000 Virovitica zastupanog po punomoćniku Antun Balaž</izvorni_sadrzaj>
    <derivirana_varijabla naziv="DomainObject.Predmet.ProtustrankaFormatedWithAdressOIB_1"> AGRONOVA d.o.o. za proizvodnju, trgovinu i usluge, Virovitica, OIB 58515063246, V.Belobrka 76, 33000 Virovitica zastupanog po punomoćniku Antun Balaž</derivirana_varijabla>
  </DomainObject.Predmet.ProtustrankaFormatedWithAdressOIB>
  <DomainObject.Predmet.ProtustrankaWithAdress>
    <izvorni_sadrzaj>AGRONOVA d.o.o. za proizvodnju, trgovinu i usluge, Virovitica V.Belobrka 76, 33000 Virovitica</izvorni_sadrzaj>
    <derivirana_varijabla naziv="DomainObject.Predmet.ProtustrankaWithAdress_1">AGRONOVA d.o.o. za proizvodnju, trgovinu i usluge, Virovitica V.Belobrka 76, 33000 Virovitica</derivirana_varijabla>
  </DomainObject.Predmet.ProtustrankaWithAdress>
  <DomainObject.Predmet.ProtustrankaWithAdressOIB>
    <izvorni_sadrzaj>AGRONOVA d.o.o. za proizvodnju, trgovinu i usluge, Virovitica, OIB 58515063246, V.Belobrka 76, 33000 Virovitica</izvorni_sadrzaj>
    <derivirana_varijabla naziv="DomainObject.Predmet.ProtustrankaWithAdressOIB_1">AGRONOVA d.o.o. za proizvodnju, trgovinu i usluge, Virovitica, OIB 58515063246, V.Belobrka 76, 33000 Virovitica</derivirana_varijabla>
  </DomainObject.Predmet.ProtustrankaWithAdressOIB>
  <DomainObject.Predmet.ProtustrankaNazivFormated>
    <izvorni_sadrzaj>AGRONOVA d.o.o. za proizvodnju, trgovinu i usluge, Virovitica</izvorni_sadrzaj>
    <derivirana_varijabla naziv="DomainObject.Predmet.ProtustrankaNazivFormated_1">AGRONOVA d.o.o. za proizvodnju, trgovinu i usluge, Virovitica</derivirana_varijabla>
  </DomainObject.Predmet.ProtustrankaNazivFormated>
  <DomainObject.Predmet.ProtustrankaNazivFormatedOIB>
    <izvorni_sadrzaj>AGRONOVA d.o.o. za proizvodnju, trgovinu i usluge, Virovitica, OIB 58515063246</izvorni_sadrzaj>
    <derivirana_varijabla naziv="DomainObject.Predmet.ProtustrankaNazivFormatedOIB_1">AGRONOVA d.o.o. za proizvodnju, trgovinu i usluge, Virovitica, OIB 58515063246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AGRONOVA d.o.o. za proizvodnju, trgovinu i usluge, Virovitica zastupanog po punomoćniku Antun Balaž</item>
    </izvorni_sadrzaj>
    <derivirana_varijabla naziv="DomainObject.Predmet.ProtuStrankaListFormated_1">
      <item>AGRONOVA d.o.o. za proizvodnju, trgovinu i usluge, Virovitica zastupanog po punomoćniku Antun Balaž</item>
    </derivirana_varijabla>
  </DomainObject.Predmet.ProtuStrankaListFormated>
  <DomainObject.Predmet.ProtuStrankaListFormatedOIB>
    <izvorni_sadrzaj>
      <item>AGRONOVA d.o.o. za proizvodnju, trgovinu i usluge, Virovitica, OIB 58515063246 zastupanog po punomoćniku Antun Balaž</item>
    </izvorni_sadrzaj>
    <derivirana_varijabla naziv="DomainObject.Predmet.ProtuStrankaListFormatedOIB_1">
      <item>AGRONOVA d.o.o. za proizvodnju, trgovinu i usluge, Virovitica, OIB 58515063246 zastupanog po punomoćniku Antun Balaž</item>
    </derivirana_varijabla>
  </DomainObject.Predmet.ProtuStrankaListFormatedOIB>
  <DomainObject.Predmet.ProtuStrankaListFormatedWithAdress>
    <izvorni_sadrzaj>
      <item>AGRONOVA d.o.o. za proizvodnju, trgovinu i usluge, Virovitica, V.Belobrka 76, 33000 Virovitica zastupanog po punomoćniku Antun Balaž</item>
    </izvorni_sadrzaj>
    <derivirana_varijabla naziv="DomainObject.Predmet.ProtuStrankaListFormatedWithAdress_1">
      <item>AGRONOVA d.o.o. za proizvodnju, trgovinu i usluge, Virovitica, V.Belobrka 76, 33000 Virovitica zastupanog po punomoćniku Antun Balaž</item>
    </derivirana_varijabla>
  </DomainObject.Predmet.ProtuStrankaListFormatedWithAdress>
  <DomainObject.Predmet.ProtuStrankaListFormatedWithAdressOIB>
    <izvorni_sadrzaj>
      <item>AGRONOVA d.o.o. za proizvodnju, trgovinu i usluge, Virovitica, OIB 58515063246, V.Belobrka 76, 33000 Virovitica zastupanog po punomoćniku Antun Balaž</item>
    </izvorni_sadrzaj>
    <derivirana_varijabla naziv="DomainObject.Predmet.ProtuStrankaListFormatedWithAdressOIB_1">
      <item>AGRONOVA d.o.o. za proizvodnju, trgovinu i usluge, Virovitica, OIB 58515063246, V.Belobrka 76, 33000 Virovitica zastupanog po punomoćniku Antun Balaž</item>
    </derivirana_varijabla>
  </DomainObject.Predmet.ProtuStrankaListFormatedWithAdressOIB>
  <DomainObject.Predmet.ProtuStrankaListNazivFormated>
    <izvorni_sadrzaj>
      <item>AGRONOVA d.o.o. za proizvodnju, trgovinu i usluge, Virovitica</item>
    </izvorni_sadrzaj>
    <derivirana_varijabla naziv="DomainObject.Predmet.ProtuStrankaListNazivFormated_1">
      <item>AGRONOVA d.o.o. za proizvodnju, trgovinu i usluge, Virovitica</item>
    </derivirana_varijabla>
  </DomainObject.Predmet.ProtuStrankaListNazivFormated>
  <DomainObject.Predmet.ProtuStrankaListNazivFormatedOIB>
    <izvorni_sadrzaj>
      <item>AGRONOVA d.o.o. za proizvodnju, trgovinu i usluge, Virovitica, OIB 58515063246</item>
    </izvorni_sadrzaj>
    <derivirana_varijabla naziv="DomainObject.Predmet.ProtuStrankaListNazivFormatedOIB_1">
      <item>AGRONOVA d.o.o. za proizvodnju, trgovinu i usluge, Virovitica, OIB 58515063246</item>
    </derivirana_varijabla>
  </DomainObject.Predmet.ProtuStrankaListNazivFormatedOIB>
  <DomainObject.Predmet.OstaliListFormated>
    <izvorni_sadrzaj>
      <item>Antun Balaž punomoćnik sudionika u postupku AGRONOVA d.o.o. za proizvodnju, trgovinu i usluge, Virovitica</item>
    </izvorni_sadrzaj>
    <derivirana_varijabla naziv="DomainObject.Predmet.OstaliListFormated_1">
      <item>Antun Balaž punomoćnik sudionika u postupku AGRONOVA d.o.o. za proizvodnju, trgovinu i usluge, Virovitica</item>
    </derivirana_varijabla>
  </DomainObject.Predmet.OstaliListFormated>
  <DomainObject.Predmet.OstaliListFormatedOIB>
    <izvorni_sadrzaj>
      <item>Antun Balaž, OIB 28625509511 punomoćnik sudionika u postupku AGRONOVA d.o.o. za proizvodnju, trgovinu i usluge, Virovitica</item>
    </izvorni_sadrzaj>
    <derivirana_varijabla naziv="DomainObject.Predmet.OstaliListFormatedOIB_1">
      <item>Antun Balaž, OIB 28625509511 punomoćnik sudionika u postupku AGRONOVA d.o.o. za proizvodnju, trgovinu i usluge, Virovitica</item>
    </derivirana_varijabla>
  </DomainObject.Predmet.OstaliListFormatedOIB>
  <DomainObject.Predmet.OstaliListFormatedWithAdress>
    <izvorni_sadrzaj>
      <item>Antun Balaž, Zbora Narodne Garde 111, 33000 Virovitica punomoćnik sudionika u postupku AGRONOVA d.o.o. za proizvodnju, trgovinu i usluge, Virovitica</item>
    </izvorni_sadrzaj>
    <derivirana_varijabla naziv="DomainObject.Predmet.OstaliListFormatedWithAdress_1">
      <item>Antun Balaž, Zbora Narodne Garde 111, 33000 Virovitica punomoćnik sudionika u postupku AGRONOVA d.o.o. za proizvodnju, trgovinu i usluge, Virovitica</item>
    </derivirana_varijabla>
  </DomainObject.Predmet.OstaliListFormatedWithAdress>
  <DomainObject.Predmet.OstaliListFormatedWithAdressOIB>
    <izvorni_sadrzaj>
      <item>Antun Balaž, OIB 28625509511, Zbora Narodne Garde 111, 33000 Virovitica punomoćnik sudionika u postupku AGRONOVA d.o.o. za proizvodnju, trgovinu i usluge, Virovitica</item>
    </izvorni_sadrzaj>
    <derivirana_varijabla naziv="DomainObject.Predmet.OstaliListFormatedWithAdressOIB_1">
      <item>Antun Balaž, OIB 28625509511, Zbora Narodne Garde 111, 33000 Virovitica punomoćnik sudionika u postupku AGRONOVA d.o.o. za proizvodnju, trgovinu i usluge, Virovitica</item>
    </derivirana_varijabla>
  </DomainObject.Predmet.OstaliListFormatedWithAdressOIB>
  <DomainObject.Predmet.OstaliListNazivFormated>
    <izvorni_sadrzaj>
      <item>Antun Balaž</item>
    </izvorni_sadrzaj>
    <derivirana_varijabla naziv="DomainObject.Predmet.OstaliListNazivFormated_1">
      <item>Antun Balaž</item>
    </derivirana_varijabla>
  </DomainObject.Predmet.OstaliListNazivFormated>
  <DomainObject.Predmet.OstaliListNazivFormatedOIB>
    <izvorni_sadrzaj>
      <item>Antun Balaž, OIB 28625509511</item>
    </izvorni_sadrzaj>
    <derivirana_varijabla naziv="DomainObject.Predmet.OstaliListNazivFormatedOIB_1">
      <item>Antun Balaž, OIB 28625509511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St-109/2016-2</izvorni_sadrzaj>
    <derivirana_varijabla naziv="DomainObject.PoslovniBrojDokumenta_1">St-109/2016-2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AGRONOVA d.o.o. za proizvodnju, trgovinu i usluge, Virovitica</izvorni_sadrzaj>
    <derivirana_varijabla naziv="DomainObject.Predmet.ProtustrankaIDrugi_1">AGRONOVA d.o.o. za proizvodnju,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AGRONOVA d.o.o. za proizvodnju, trgovinu i usluge, Virovitica, OIB 58515063246, V.Belobrka 76, 33000 Virovitica</izvorni_sadrzaj>
    <derivirana_varijabla naziv="DomainObject.Predmet.ProtustrankaIDrugiAdressOIB_1">AGRONOVA d.o.o. za proizvodnju, trgovinu i usluge, Virovitica, OIB 58515063246, V.Belobrka 76,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AGRONOVA d.o.o. za proizvodnju, trgovinu i usluge, Virovitica</item>
      <item>Antun Balaž</item>
    </izvorni_sadrzaj>
    <derivirana_varijabla naziv="DomainObject.Predmet.SudioniciListNaziv_1">
      <item>FINA, RC ZAGREB, Podružnica Bjelovar</item>
      <item>AGRONOVA d.o.o. za proizvodnju, trgovinu i usluge, Virovitica</item>
      <item>Antun Balaž</item>
    </derivirana_varijabla>
  </DomainObject.Predmet.SudioniciListNaziv>
  <DomainObject.Predmet.SudioniciListAdressOIB>
    <izvorni_sadrzaj>
      <item>FINA, RC ZAGREB, Podružnica Bjelovar, OIB 85821130368, F. Supila 4,43000 Bjelovar</item>
      <item>AGRONOVA d.o.o. za proizvodnju, trgovinu i usluge, Virovitica, OIB 58515063246, V.Belobrka 76,33000 Virovitica</item>
      <item>Antun Balaž, OIB 28625509511, Zbora Narodne Garde 111,33000 Virovitica</item>
    </izvorni_sadrzaj>
    <derivirana_varijabla naziv="DomainObject.Predmet.SudioniciListAdressOIB_1">
      <item>FINA, RC ZAGREB, Podružnica Bjelovar, OIB 85821130368, F. Supila 4,43000 Bjelovar</item>
      <item>AGRONOVA d.o.o. za proizvodnju, trgovinu i usluge, Virovitica, OIB 58515063246, V.Belobrka 76,33000 Virovitica</item>
      <item>Antun Balaž, OIB 28625509511, Zbora Narodne Garde 111,33000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58515063246</item>
      <item>, OIB 28625509511</item>
    </izvorni_sadrzaj>
    <derivirana_varijabla naziv="DomainObject.Predmet.SudioniciListNazivOIB_1">
      <item>, OIB 85821130368</item>
      <item>, OIB 58515063246</item>
      <item>, OIB 28625509511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40E2B-D67D-429A-87FD-BC6E190A5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1729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2016-02-23T07:14:00Z</dcterms:created>
  <dc:creator>ssabljic</dc:creator>
  <cp:lastModifiedBy>Miroslav Lovreković</cp:lastModifiedBy>
  <cp:lastPrinted>2016-02-23T07:21:00Z</cp:lastPrinted>
  <dcterms:modified xmlns:xsi="http://www.w3.org/2001/XMLSchema-instance" xsi:type="dcterms:W3CDTF">2016-02-23T07:21:00Z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