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4258" w14:paraId="4724258" w:rsidRDefault="00202400" w:rsidP="00202400" w:rsidR="00202400">
      <w:pPr>
        <w:jc w:val="both"/>
        <w15:collapsed w:val="false"/>
      </w:pPr>
      <w:bookmarkStart w:name="_GoBack" w:id="0"/>
      <w:bookmarkEnd w:id="0"/>
    </w:p>
    <w:p w:rsidRDefault="00202400" w:rsidP="00202400" w:rsidR="00202400">
      <w:pPr>
        <w:jc w:val="both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2400" w:rsidP="00202400" w:rsidR="00202400">
      <w:pPr>
        <w:jc w:val="both"/>
      </w:pPr>
    </w:p>
    <w:p w:rsidRDefault="00202400" w:rsidP="00202400" w:rsidR="00202400"/>
    <w:p w:rsidRDefault="00202400" w:rsidP="00202400" w:rsidR="00202400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>Trg pobjede 13</w:t>
      </w:r>
    </w:p>
    <w:p w:rsidRDefault="00202400" w:rsidP="00202400" w:rsidR="00202400">
      <w:pPr>
        <w:jc w:val="both"/>
      </w:pPr>
      <w:r>
        <w:t xml:space="preserve">350000 Slavonski Brod                                                  </w:t>
      </w:r>
      <w:r>
        <w:tab/>
      </w:r>
      <w:r>
        <w:tab/>
        <w:t xml:space="preserve">         Broj:St-941/2016-17</w:t>
      </w: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center"/>
        <w:rPr>
          <w:b/>
        </w:rPr>
      </w:pPr>
      <w:r>
        <w:rPr>
          <w:b/>
        </w:rPr>
        <w:t>R E P U B L I K A  H R V A T S A K A</w:t>
      </w:r>
    </w:p>
    <w:p w:rsidRDefault="00202400" w:rsidP="00202400" w:rsidR="00202400">
      <w:pPr>
        <w:jc w:val="center"/>
        <w:rPr>
          <w:b/>
        </w:rPr>
      </w:pPr>
      <w:r>
        <w:rPr>
          <w:b/>
        </w:rPr>
        <w:t>R J E Š E N J E</w:t>
      </w: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  <w:r>
        <w:t xml:space="preserve">   </w:t>
      </w:r>
      <w:r>
        <w:tab/>
        <w:t xml:space="preserve">  TRGOVAČKI SUD U OSIJEKU, STALNA SLUŽBA U SLAVONSKOM BRODU, po stečajnom sucu Danieli Martini Maoduš,   odlučujući o prijedlogu FINE  RC OSIJEK za otvaranje stečajnog postupka nad dužnikom </w:t>
      </w:r>
      <w:r w:rsidRPr="00202400">
        <w:rPr>
          <w:b/>
        </w:rPr>
        <w:t>UNITEHNIK PROFIL j.d.o.o. za usluge u strojarstvu i graditeljstvu i za trgovinu, Požega, E. Kvaternika 7, OIB: 88511384343</w:t>
      </w:r>
      <w:r>
        <w:t>, 14. rujna 2016.</w:t>
      </w: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center"/>
      </w:pPr>
      <w:r>
        <w:t>r i j e š i o   j e</w:t>
      </w:r>
    </w:p>
    <w:p w:rsidRDefault="00202400" w:rsidP="00202400" w:rsidR="00202400">
      <w:pPr>
        <w:jc w:val="both"/>
      </w:pPr>
    </w:p>
    <w:p w:rsidRDefault="00202400" w:rsidP="00202400" w:rsidR="00202400">
      <w:pPr>
        <w:ind w:firstLine="360"/>
        <w:jc w:val="both"/>
      </w:pPr>
      <w:r>
        <w:t>I -</w:t>
      </w:r>
      <w:r>
        <w:tab/>
        <w:t xml:space="preserve">Nalaže se osobi ovlaštenoj za zastupanje dužnika po zakonu </w:t>
      </w:r>
      <w:r>
        <w:rPr>
          <w:b/>
          <w:u w:val="single"/>
        </w:rPr>
        <w:t>Mariju Ivaniki iz Požege, E. Kvaternika 7, OIB: 74561881194</w:t>
      </w:r>
      <w:r>
        <w:t xml:space="preserve"> da u roku od 8 dana od primitka prijepisa ovog rješenja uplati:</w:t>
      </w:r>
    </w:p>
    <w:p w:rsidRDefault="00202400" w:rsidP="00202400" w:rsidR="00202400">
      <w:pPr>
        <w:ind w:firstLine="360"/>
        <w:jc w:val="both"/>
      </w:pPr>
    </w:p>
    <w:p w:rsidRDefault="00202400" w:rsidP="00202400" w:rsidR="00202400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 w:rsidRPr="00202400">
        <w:rPr>
          <w:b/>
          <w:u w:val="single"/>
        </w:rPr>
        <w:t>1.600</w:t>
      </w:r>
      <w:r>
        <w:rPr>
          <w:b/>
          <w:u w:val="single"/>
        </w:rPr>
        <w:t>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(St-941/2016),</w:t>
      </w:r>
    </w:p>
    <w:p w:rsidRDefault="00202400" w:rsidP="00202400" w:rsidR="00202400">
      <w:pPr>
        <w:jc w:val="both"/>
      </w:pPr>
    </w:p>
    <w:p w:rsidRDefault="00202400" w:rsidP="00202400" w:rsidR="00202400">
      <w:pPr>
        <w:ind w:left="360"/>
        <w:jc w:val="both"/>
      </w:pPr>
    </w:p>
    <w:p w:rsidRDefault="00202400" w:rsidP="00202400" w:rsidR="00202400">
      <w:pPr>
        <w:ind w:firstLine="360"/>
        <w:jc w:val="both"/>
      </w:pPr>
      <w:r>
        <w:t>a o izvršenim uplatama dostaviti dokaze u sudski spis uz poziv na broj gornji.</w:t>
      </w:r>
    </w:p>
    <w:p w:rsidRDefault="00202400" w:rsidP="00202400" w:rsidR="00202400">
      <w:pPr>
        <w:jc w:val="both"/>
      </w:pPr>
    </w:p>
    <w:p w:rsidRDefault="00202400" w:rsidP="00202400" w:rsidR="00202400">
      <w:pPr>
        <w:ind w:firstLine="360"/>
        <w:jc w:val="both"/>
      </w:pPr>
      <w:r>
        <w:t>II -</w:t>
      </w:r>
      <w:r>
        <w:tab/>
        <w:t>Ako osoba ovlaštena za zastupanje dužnika po zakonu Marijo Ivanika iz Požege u roku navedenom u točci I. izreke ovoga rješenja ne uplati predujam određen u točci I izreke rješenja ili o tome bez odgađanja ne obavijesti sud, određuje se ovrha radi naplate predujma te dodatnog predujma iz točke I ovoga rješenja na novčanim sredstvima ovlaštenih osoba za zastupanje dužnika radi izravne naplate predujma</w:t>
      </w:r>
    </w:p>
    <w:p w:rsidRDefault="00202400" w:rsidP="00202400" w:rsidR="00202400">
      <w:pPr>
        <w:jc w:val="both"/>
      </w:pPr>
    </w:p>
    <w:p w:rsidRDefault="00202400" w:rsidP="00202400" w:rsidR="00202400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202400" w:rsidP="00202400" w:rsidR="00202400">
      <w:pPr>
        <w:pStyle w:val="Odlomakpopisa"/>
        <w:jc w:val="both"/>
      </w:pPr>
    </w:p>
    <w:p w:rsidRDefault="00202400" w:rsidP="00202400" w:rsidR="00202400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202400" w:rsidP="00202400" w:rsidR="00202400">
      <w:pPr>
        <w:pStyle w:val="Odlomakpopisa"/>
        <w:numPr>
          <w:ilvl w:val="0"/>
          <w:numId w:val="1"/>
        </w:numPr>
        <w:jc w:val="both"/>
      </w:pPr>
      <w:r>
        <w:lastRenderedPageBreak/>
        <w:t>Predujam u iznosu od 1.000,00 kn u korist Fonda za namirenje troškova stečajnog postupka ne depozitni račun Trgovačkog suda u Osijeku IBAN HR31 2390001-1300000200 s pozivom na broj HR02 8550 (St-941/2016),</w:t>
      </w:r>
    </w:p>
    <w:p w:rsidRDefault="00202400" w:rsidP="00202400" w:rsidR="00202400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202400" w:rsidP="00202400" w:rsidR="00202400">
      <w:pPr>
        <w:jc w:val="both"/>
      </w:pPr>
    </w:p>
    <w:p w:rsidRDefault="00202400" w:rsidP="00202400" w:rsidR="00202400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202400" w:rsidP="00202400" w:rsidR="00202400">
      <w:pPr>
        <w:jc w:val="both"/>
      </w:pPr>
    </w:p>
    <w:p w:rsidRDefault="00202400" w:rsidP="00202400" w:rsidR="00202400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202400" w:rsidP="00202400" w:rsidR="00202400">
      <w:pPr>
        <w:ind w:firstLine="360"/>
        <w:jc w:val="both"/>
      </w:pPr>
    </w:p>
    <w:p w:rsidRDefault="00202400" w:rsidP="00202400" w:rsidR="00202400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  <w:r>
        <w:t xml:space="preserve">                                                      O b r a z l o ž e n j e</w:t>
      </w:r>
    </w:p>
    <w:p w:rsidRDefault="00202400" w:rsidP="00202400" w:rsidR="00202400">
      <w:pPr>
        <w:jc w:val="both"/>
      </w:pPr>
    </w:p>
    <w:p w:rsidRDefault="00202400" w:rsidP="00202400" w:rsidR="00202400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202400" w:rsidP="00202400" w:rsidR="00202400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202400" w:rsidP="00202400" w:rsidR="00202400">
      <w:pPr>
        <w:ind w:firstLine="708"/>
        <w:jc w:val="both"/>
      </w:pPr>
      <w:r>
        <w:t>Ako osobe ovlaštene za zastupanje dužnika ne plate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  <w:r>
        <w:tab/>
        <w:t>U Slavonskom Brodu 14. rujna 2016.</w:t>
      </w: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202400" w:rsidP="00202400" w:rsidR="00202400">
      <w:pPr>
        <w:jc w:val="both"/>
      </w:pPr>
      <w:r>
        <w:rPr>
          <w:sz w:val="16"/>
          <w:szCs w:val="16"/>
        </w:rPr>
        <w:t>NAPUTAK O PRAVNOM LIJEKU:</w:t>
      </w:r>
    </w:p>
    <w:p w:rsidRDefault="00202400" w:rsidP="00202400" w:rsidR="00202400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202400" w:rsidP="00202400" w:rsidR="0020240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202400" w:rsidP="00202400" w:rsidR="00202400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202400" w:rsidP="00202400" w:rsidR="00202400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202400" w:rsidP="00202400" w:rsidR="00202400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202400" w:rsidP="00202400" w:rsidR="00202400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202400" w:rsidP="00202400" w:rsidR="00202400" w:rsidRPr="00202400">
      <w:pPr>
        <w:jc w:val="both"/>
        <w:rPr>
          <w:sz w:val="20"/>
          <w:szCs w:val="20"/>
        </w:rPr>
      </w:pPr>
      <w:r w:rsidRPr="00202400">
        <w:rPr>
          <w:sz w:val="20"/>
          <w:szCs w:val="20"/>
        </w:rPr>
        <w:lastRenderedPageBreak/>
        <w:t xml:space="preserve">Dostaviti: </w:t>
      </w:r>
    </w:p>
    <w:p w:rsidRDefault="00202400" w:rsidP="00202400" w:rsidR="00202400" w:rsidRPr="00202400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202400">
        <w:rPr>
          <w:sz w:val="20"/>
          <w:szCs w:val="20"/>
        </w:rPr>
        <w:t>Direktoru dužnika – Mario Ivanika, Požega, E. Kvaternika 7</w:t>
      </w:r>
    </w:p>
    <w:p w:rsidRDefault="00202400" w:rsidP="00202400" w:rsidR="00202400" w:rsidRPr="00202400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202400">
        <w:rPr>
          <w:sz w:val="20"/>
          <w:szCs w:val="20"/>
        </w:rPr>
        <w:t>Nakon pravomoćnosti Fini, RC Osijek</w:t>
      </w:r>
    </w:p>
    <w:p w:rsidRDefault="00202400" w:rsidP="00202400" w:rsidR="00202400" w:rsidRPr="00202400">
      <w:pPr>
        <w:jc w:val="both"/>
        <w:rPr>
          <w:sz w:val="20"/>
          <w:szCs w:val="20"/>
        </w:rPr>
      </w:pPr>
    </w:p>
    <w:p w:rsidRDefault="00202400" w:rsidP="00202400" w:rsidR="00202400" w:rsidRPr="00202400">
      <w:pPr>
        <w:jc w:val="both"/>
        <w:rPr>
          <w:sz w:val="20"/>
          <w:szCs w:val="20"/>
        </w:rPr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202400" w:rsidP="00202400" w:rsidR="00202400">
      <w:pPr>
        <w:jc w:val="both"/>
      </w:pPr>
    </w:p>
    <w:p w:rsidRDefault="00A4712D" w:rsidR="00A4712D"/>
    <w:sectPr w:rsidR="00A47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00"/>
    <w:rsid w:val="00202400"/>
    <w:rsid w:val="0050128A"/>
    <w:rsid w:val="00A4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2400"/>
    <w:pPr>
      <w:spacing w:lineRule="auto" w:line="240" w:after="0"/>
    </w:pPr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024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24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240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2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1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2400"/>
    <w:pPr>
      <w:spacing w:after="0" w:line="240" w:lineRule="auto"/>
    </w:pPr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024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24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240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2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1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271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6254.91</izvorni_sadrzaj>
    <derivirana_varijabla naziv="DomainObject.Predmet.InicijalnaVrijednost_1">6254.91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UNITEHNIK PROFIL j.d.o.o. za usluge u strojarstvu i graditeljstvu i za trgovinu</izvorni_sadrzaj>
    <derivirana_varijabla naziv="DomainObject.Predmet.ProtustrankaFormated_1">  UNITEHNIK PROFIL j.d.o.o. za usluge u strojarstvu i graditeljstvu i za trgovinu</derivirana_varijabla>
  </DomainObject.Predmet.ProtustrankaFormated>
  <DomainObject.Predmet.ProtustrankaFormatedOIB>
    <izvorni_sadrzaj>  UNITEHNIK PROFIL j.d.o.o. za usluge u strojarstvu i graditeljstvu i za trgovinu, OIB 88511384343</izvorni_sadrzaj>
    <derivirana_varijabla naziv="DomainObject.Predmet.ProtustrankaFormatedOIB_1">  UNITEHNIK PROFIL j.d.o.o. za usluge u strojarstvu i graditeljstvu i za trgovinu, OIB 88511384343</derivirana_varijabla>
  </DomainObject.Predmet.ProtustrankaFormatedOIB>
  <DomainObject.Predmet.ProtustrankaFormatedWithAdress>
    <izvorni_sadrzaj> UNITEHNIK PROFIL j.d.o.o. za usluge u strojarstvu i graditeljstvu i za trgovinu, Eugena Kvaternika 7, 34000 Požega</izvorni_sadrzaj>
    <derivirana_varijabla naziv="DomainObject.Predmet.ProtustrankaFormatedWithAdress_1"> UNITEHNIK PROFIL j.d.o.o. za usluge u strojarstvu i graditeljstvu i za trgovinu, Eugena Kvaternika 7, 34000 Požega</derivirana_varijabla>
  </DomainObject.Predmet.ProtustrankaFormatedWithAdress>
  <DomainObject.Predmet.ProtustrankaFormatedWithAdressOIB>
    <izvorni_sadrzaj> UNITEHNIK PROFIL j.d.o.o. za usluge u strojarstvu i graditeljstvu i za trgovinu, OIB 88511384343, Eugena Kvaternika 7, 34000 Požega</izvorni_sadrzaj>
    <derivirana_varijabla naziv="DomainObject.Predmet.ProtustrankaFormatedWithAdressOIB_1"> UNITEHNIK PROFIL j.d.o.o. za usluge u strojarstvu i graditeljstvu i za trgovinu, OIB 88511384343, Eugena Kvaternika 7, 34000 Požega</derivirana_varijabla>
  </DomainObject.Predmet.ProtustrankaFormatedWithAdressOIB>
  <DomainObject.Predmet.ProtustrankaWithAdress>
    <izvorni_sadrzaj>UNITEHNIK PROFIL j.d.o.o. za usluge u strojarstvu i graditeljstvu i za trgovinu Eugena Kvaternika 7, 34000 Požega</izvorni_sadrzaj>
    <derivirana_varijabla naziv="DomainObject.Predmet.ProtustrankaWithAdress_1">UNITEHNIK PROFIL j.d.o.o. za usluge u strojarstvu i graditeljstvu i za trgovinu Eugena Kvaternika 7, 34000 Požega</derivirana_varijabla>
  </DomainObject.Predmet.ProtustrankaWithAdress>
  <DomainObject.Predmet.ProtustrankaWithAdressOIB>
    <izvorni_sadrzaj>UNITEHNIK PROFIL j.d.o.o. za usluge u strojarstvu i graditeljstvu i za trgovinu, OIB 88511384343, Eugena Kvaternika 7, 34000 Požega</izvorni_sadrzaj>
    <derivirana_varijabla naziv="DomainObject.Predmet.ProtustrankaWithAdressOIB_1">UNITEHNIK PROFIL j.d.o.o. za usluge u strojarstvu i graditeljstvu i za trgovinu, OIB 88511384343, Eugena Kvaternika 7, 34000 Požega</derivirana_varijabla>
  </DomainObject.Predmet.ProtustrankaWithAdressOIB>
  <DomainObject.Predmet.ProtustrankaNazivFormated>
    <izvorni_sadrzaj>UNITEHNIK PROFIL j.d.o.o. za usluge u strojarstvu i graditeljstvu i za trgovinu</izvorni_sadrzaj>
    <derivirana_varijabla naziv="DomainObject.Predmet.ProtustrankaNazivFormated_1">UNITEHNIK PROFIL j.d.o.o. za usluge u strojarstvu i graditeljstvu i za trgovinu</derivirana_varijabla>
  </DomainObject.Predmet.ProtustrankaNazivFormated>
  <DomainObject.Predmet.ProtustrankaNazivFormatedOIB>
    <izvorni_sadrzaj>UNITEHNIK PROFIL j.d.o.o. za usluge u strojarstvu i graditeljstvu i za trgovinu, OIB 88511384343</izvorni_sadrzaj>
    <derivirana_varijabla naziv="DomainObject.Predmet.ProtustrankaNazivFormatedOIB_1">UNITEHNIK PROFIL j.d.o.o. za usluge u strojarstvu i graditeljstvu i za trgovinu, OIB 88511384343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Živka Posavac, priv.st.upravitelj</izvorni_sadrzaj>
    <derivirana_varijabla naziv="DomainObject.Predmet.StrankaFormated_1">  FINANCIJSKA AGENCIJA RC OSIJEK; Živka Posavac, priv.st.upravitelj</derivirana_varijabla>
  </DomainObject.Predmet.StrankaFormated>
  <DomainObject.Predmet.StrankaFormatedOIB>
    <izvorni_sadrzaj>  FINANCIJSKA AGENCIJA RC OSIJEK, OIB 85821130368; Živka Posavac, priv.st.upravitelj</izvorni_sadrzaj>
    <derivirana_varijabla naziv="DomainObject.Predmet.StrankaFormatedOIB_1">  FINANCIJSKA AGENCIJA RC OSIJEK, OIB 85821130368; Živka Posavac, priv.st.upravitelj</derivirana_varijabla>
  </DomainObject.Predmet.StrankaFormatedOIB>
  <DomainObject.Predmet.StrankaFormatedWithAdress>
    <izvorni_sadrzaj> FINANCIJSKA AGENCIJA RC OSIJEK, L.Jagera 3, 31000 Osijek; Živka Posavac, priv.st.upravitelj, Risnjačka 10, 31431 Čepin</izvorni_sadrzaj>
    <derivirana_varijabla naziv="DomainObject.Predmet.StrankaFormatedWithAdress_1"> FINANCIJSKA AGENCIJA RC OSIJEK, L.Jagera 3, 31000 Osijek; Živka Posavac, priv.st.upravitelj, Risnjačka 10, 31431 Čepin</derivirana_varijabla>
  </DomainObject.Predmet.StrankaFormatedWithAdress>
  <DomainObject.Predmet.StrankaFormatedWithAdressOIB>
    <izvorni_sadrzaj> FINANCIJSKA AGENCIJA RC OSIJEK, OIB 85821130368, L.Jagera 3, 31000 Osijek; Živka Posavac, priv.st.upravitelj, Risnjačka 10, 31431 Čepin</izvorni_sadrzaj>
    <derivirana_varijabla naziv="DomainObject.Predmet.StrankaFormatedWithAdressOIB_1"> FINANCIJSKA AGENCIJA RC OSIJEK, OIB 85821130368, L.Jagera 3, 31000 Osijek; Živka Posavac, priv.st.upravitelj, Risnjačka 10, 31431 Čepin</derivirana_varijabla>
  </DomainObject.Predmet.StrankaFormatedWithAdressOIB>
  <DomainObject.Predmet.StrankaWithAdress>
    <izvorni_sadrzaj>FINANCIJSKA AGENCIJA RC OSIJEK L.Jagera 3,31000 Osijek,Živka Posavac, priv.st.upravitelj Risnjačka 10,31431 Čepin</izvorni_sadrzaj>
    <derivirana_varijabla naziv="DomainObject.Predmet.StrankaWithAdress_1">FINANCIJSKA AGENCIJA RC OSIJEK L.Jagera 3,31000 Osijek,Živka Posavac, priv.st.upravitelj Risnjačka 10,31431 Čepin</derivirana_varijabla>
  </DomainObject.Predmet.StrankaWithAdress>
  <DomainObject.Predmet.StrankaWithAdressOIB>
    <izvorni_sadrzaj>FINANCIJSKA AGENCIJA RC OSIJEK, OIB 85821130368, L.Jagera 3,31000 Osijek,Živka Posavac, priv.st.upravitelj, Risnjačka 10,31431 Čepin</izvorni_sadrzaj>
    <derivirana_varijabla naziv="DomainObject.Predmet.StrankaWithAdressOIB_1">FINANCIJSKA AGENCIJA RC OSIJEK, OIB 85821130368, L.Jagera 3,31000 Osijek,Živka Posavac, priv.st.upravitelj, Risnjačka 10,31431 Čepin</derivirana_varijabla>
  </DomainObject.Predmet.StrankaWithAdressOIB>
  <DomainObject.Predmet.StrankaNazivFormated>
    <izvorni_sadrzaj>FINANCIJSKA AGENCIJA RC OSIJEK,Živka Posavac, priv.st.upravitelj</izvorni_sadrzaj>
    <derivirana_varijabla naziv="DomainObject.Predmet.StrankaNazivFormated_1">FINANCIJSKA AGENCIJA RC OSIJEK,Živka Posavac, priv.st.upravitelj</derivirana_varijabla>
  </DomainObject.Predmet.StrankaNazivFormated>
  <DomainObject.Predmet.StrankaNazivFormatedOIB>
    <izvorni_sadrzaj>FINANCIJSKA AGENCIJA RC OSIJEK, OIB 85821130368,Živka Posavac, priv.st.upravitelj</izvorni_sadrzaj>
    <derivirana_varijabla naziv="DomainObject.Predmet.StrankaNazivFormatedOIB_1">FINANCIJSKA AGENCIJA RC OSIJEK, OIB 85821130368,Živka Posavac, priv.st.upravitelj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  <item>Živka Posavac, priv.st.upravitelj</item>
    </izvorni_sadrzaj>
    <derivirana_varijabla naziv="DomainObject.Predmet.StrankaListFormated_1">
      <item>FINANCIJSKA AGENCIJA RC OSIJEK</item>
      <item>Živka Posavac, priv.st.upravitelj</item>
    </derivirana_varijabla>
  </DomainObject.Predmet.StrankaListFormated>
  <DomainObject.Predmet.StrankaListFormatedOIB>
    <izvorni_sadrzaj>
      <item>FINANCIJSKA AGENCIJA RC OSIJEK, OIB 85821130368</item>
      <item>Živka Posavac, priv.st.upravitelj</item>
    </izvorni_sadrzaj>
    <derivirana_varijabla naziv="DomainObject.Predmet.StrankaListFormatedOIB_1">
      <item>FINANCIJSKA AGENCIJA RC OSIJEK, OIB 85821130368</item>
      <item>Živka Posavac, priv.st.upravitelj</item>
    </derivirana_varijabla>
  </DomainObject.Predmet.StrankaListFormatedOIB>
  <DomainObject.Predmet.StrankaListFormatedWithAdress>
    <izvorni_sadrzaj>
      <item>FINANCIJSKA AGENCIJA RC OSIJEK, L.Jagera 3, 31000 Osijek</item>
      <item>Živka Posavac, priv.st.upravitelj, Risnjačka 10, 31431 Čepin</item>
    </izvorni_sadrzaj>
    <derivirana_varijabla naziv="DomainObject.Predmet.StrankaListFormatedWithAdress_1">
      <item>FINANCIJSKA AGENCIJA RC OSIJEK, L.Jagera 3, 31000 Osijek</item>
      <item>Živka Posavac, priv.st.upravitelj, Risnjačka 10, 31431 Čepin</item>
    </derivirana_varijabla>
  </DomainObject.Predmet.StrankaListFormatedWithAdress>
  <DomainObject.Predmet.StrankaListFormatedWithAdressOIB>
    <izvorni_sadrzaj>
      <item>FINANCIJSKA AGENCIJA RC OSIJEK, OIB 85821130368, L.Jagera 3, 31000 Osijek</item>
      <item>Živka Posavac, priv.st.upravitelj, Risnjačka 10, 31431 Čepin</item>
    </izvorni_sadrzaj>
    <derivirana_varijabla naziv="DomainObject.Predmet.StrankaListFormatedWithAdressOIB_1">
      <item>FINANCIJSKA AGENCIJA RC OSIJEK, OIB 85821130368, L.Jagera 3, 31000 Osijek</item>
      <item>Živka Posavac, priv.st.upravitelj, Risnjačka 10, 31431 Čepin</item>
    </derivirana_varijabla>
  </DomainObject.Predmet.StrankaListFormatedWithAdressOIB>
  <DomainObject.Predmet.StrankaListNazivFormated>
    <izvorni_sadrzaj>
      <item>FINANCIJSKA AGENCIJA RC OSIJEK</item>
      <item>Živka Posavac, priv.st.upravitelj</item>
    </izvorni_sadrzaj>
    <derivirana_varijabla naziv="DomainObject.Predmet.StrankaListNazivFormated_1">
      <item>FINANCIJSKA AGENCIJA RC OSIJEK</item>
      <item>Živka Posavac, priv.st.upravitelj</item>
    </derivirana_varijabla>
  </DomainObject.Predmet.StrankaListNazivFormated>
  <DomainObject.Predmet.StrankaListNazivFormatedOIB>
    <izvorni_sadrzaj>
      <item>FINANCIJSKA AGENCIJA RC OSIJEK, OIB 85821130368</item>
      <item>Živka Posavac, priv.st.upravitelj</item>
    </izvorni_sadrzaj>
    <derivirana_varijabla naziv="DomainObject.Predmet.StrankaListNazivFormatedOIB_1">
      <item>FINANCIJSKA AGENCIJA RC OSIJEK, OIB 85821130368</item>
      <item>Živka Posavac, priv.st.upravitelj</item>
    </derivirana_varijabla>
  </DomainObject.Predmet.StrankaListNazivFormatedOIB>
  <DomainObject.Predmet.ProtuStrankaListFormated>
    <izvorni_sadrzaj>
      <item>UNITEHNIK PROFIL j.d.o.o. za usluge u strojarstvu i graditeljstvu i za trgovinu</item>
    </izvorni_sadrzaj>
    <derivirana_varijabla naziv="DomainObject.Predmet.ProtuStrankaListFormated_1">
      <item>UNITEHNIK PROFIL j.d.o.o. za usluge u strojarstvu i graditeljstvu i za trgovinu</item>
    </derivirana_varijabla>
  </DomainObject.Predmet.ProtuStrankaListFormated>
  <DomainObject.Predmet.ProtuStrankaListFormatedOIB>
    <izvorni_sadrzaj>
      <item>UNITEHNIK PROFIL j.d.o.o. za usluge u strojarstvu i graditeljstvu i za trgovinu, OIB 88511384343</item>
    </izvorni_sadrzaj>
    <derivirana_varijabla naziv="DomainObject.Predmet.ProtuStrankaListFormatedOIB_1">
      <item>UNITEHNIK PROFIL j.d.o.o. za usluge u strojarstvu i graditeljstvu i za trgovinu, OIB 88511384343</item>
    </derivirana_varijabla>
  </DomainObject.Predmet.ProtuStrankaListFormatedOIB>
  <DomainObject.Predmet.ProtuStrankaListFormatedWithAdress>
    <izvorni_sadrzaj>
      <item>UNITEHNIK PROFIL j.d.o.o. za usluge u strojarstvu i graditeljstvu i za trgovinu, Eugena Kvaternika 7, 34000 Požega</item>
    </izvorni_sadrzaj>
    <derivirana_varijabla naziv="DomainObject.Predmet.ProtuStrankaListFormatedWithAdress_1">
      <item>UNITEHNIK PROFIL j.d.o.o. za usluge u strojarstvu i graditeljstvu i za trgovinu, Eugena Kvaternika 7, 34000 Požega</item>
    </derivirana_varijabla>
  </DomainObject.Predmet.ProtuStrankaListFormatedWithAdress>
  <DomainObject.Predmet.ProtuStrankaListFormatedWithAdressOIB>
    <izvorni_sadrzaj>
      <item>UNITEHNIK PROFIL j.d.o.o. za usluge u strojarstvu i graditeljstvu i za trgovinu, OIB 88511384343, Eugena Kvaternika 7, 34000 Požega</item>
    </izvorni_sadrzaj>
    <derivirana_varijabla naziv="DomainObject.Predmet.ProtuStrankaListFormatedWithAdressOIB_1">
      <item>UNITEHNIK PROFIL j.d.o.o. za usluge u strojarstvu i graditeljstvu i za trgovinu, OIB 88511384343, Eugena Kvaternika 7, 34000 Požega</item>
    </derivirana_varijabla>
  </DomainObject.Predmet.ProtuStrankaListFormatedWithAdressOIB>
  <DomainObject.Predmet.ProtuStrankaListNazivFormated>
    <izvorni_sadrzaj>
      <item>UNITEHNIK PROFIL j.d.o.o. za usluge u strojarstvu i graditeljstvu i za trgovinu</item>
    </izvorni_sadrzaj>
    <derivirana_varijabla naziv="DomainObject.Predmet.ProtuStrankaListNazivFormated_1">
      <item>UNITEHNIK PROFIL j.d.o.o. za usluge u strojarstvu i graditeljstvu i za trgovinu</item>
    </derivirana_varijabla>
  </DomainObject.Predmet.ProtuStrankaListNazivFormated>
  <DomainObject.Predmet.ProtuStrankaListNazivFormatedOIB>
    <izvorni_sadrzaj>
      <item>UNITEHNIK PROFIL j.d.o.o. za usluge u strojarstvu i graditeljstvu i za trgovinu, OIB 88511384343</item>
    </izvorni_sadrzaj>
    <derivirana_varijabla naziv="DomainObject.Predmet.ProtuStrankaListNazivFormatedOIB_1">
      <item>UNITEHNIK PROFIL j.d.o.o. za usluge u strojarstvu i graditeljstvu i za trgovinu, OIB 88511384343</item>
    </derivirana_varijabla>
  </DomainObject.Predmet.ProtuStrankaListNazivFormatedOIB>
  <DomainObject.Predmet.OstaliListFormated>
    <izvorni_sadrzaj>
      <item>Marijo Ivanika</item>
    </izvorni_sadrzaj>
    <derivirana_varijabla naziv="DomainObject.Predmet.OstaliListFormated_1">
      <item>Marijo Ivanika</item>
    </derivirana_varijabla>
  </DomainObject.Predmet.OstaliListFormated>
  <DomainObject.Predmet.OstaliListFormatedOIB>
    <izvorni_sadrzaj>
      <item>Marijo Ivanika, OIB 74561881194</item>
    </izvorni_sadrzaj>
    <derivirana_varijabla naziv="DomainObject.Predmet.OstaliListFormatedOIB_1">
      <item>Marijo Ivanika, OIB 74561881194</item>
    </derivirana_varijabla>
  </DomainObject.Predmet.OstaliListFormatedOIB>
  <DomainObject.Predmet.OstaliListFormatedWithAdress>
    <izvorni_sadrzaj>
      <item>Marijo Ivanika, Eugena Kvaternika 7, 34000 Požega</item>
    </izvorni_sadrzaj>
    <derivirana_varijabla naziv="DomainObject.Predmet.OstaliListFormatedWithAdress_1">
      <item>Marijo Ivanika, Eugena Kvaternika 7, 34000 Požega</item>
    </derivirana_varijabla>
  </DomainObject.Predmet.OstaliListFormatedWithAdress>
  <DomainObject.Predmet.OstaliListFormatedWithAdressOIB>
    <izvorni_sadrzaj>
      <item>Marijo Ivanika, OIB 74561881194, Eugena Kvaternika 7, 34000 Požega</item>
    </izvorni_sadrzaj>
    <derivirana_varijabla naziv="DomainObject.Predmet.OstaliListFormatedWithAdressOIB_1">
      <item>Marijo Ivanika, OIB 74561881194, Eugena Kvaternika 7, 34000 Požega</item>
    </derivirana_varijabla>
  </DomainObject.Predmet.OstaliListFormatedWithAdressOIB>
  <DomainObject.Predmet.OstaliListNazivFormated>
    <izvorni_sadrzaj>
      <item>Marijo Ivanika</item>
    </izvorni_sadrzaj>
    <derivirana_varijabla naziv="DomainObject.Predmet.OstaliListNazivFormated_1">
      <item>Marijo Ivanika</item>
    </derivirana_varijabla>
  </DomainObject.Predmet.OstaliListNazivFormated>
  <DomainObject.Predmet.OstaliListNazivFormatedOIB>
    <izvorni_sadrzaj>
      <item>Marijo Ivanika, OIB 74561881194</item>
    </izvorni_sadrzaj>
    <derivirana_varijabla naziv="DomainObject.Predmet.OstaliListNazivFormatedOIB_1">
      <item>Marijo Ivanika, OIB 74561881194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UNITEHNIK PROFIL j.d.o.o. za usluge u strojarstvu i graditeljstvu i za trgovinu</izvorni_sadrzaj>
    <derivirana_varijabla naziv="DomainObject.Predmet.ProtustrankaIDrugi_1">UNITEHNIK PROFIL j.d.o.o. za usluge u strojarstvu i graditeljstvu i za trgovinu</derivirana_varijabla>
  </DomainObject.Predmet.ProtustrankaIDrugi>
  <DomainObject.Predmet.StrankaIDrugiAdressOIB>
    <izvorni_sadrzaj>FINANCIJSKA AGENCIJA RC OSIJEK, OIB 85821130368, L.Jagera 3, 31000 Osijek i dr.</izvorni_sadrzaj>
    <derivirana_varijabla naziv="DomainObject.Predmet.StrankaIDrugiAdressOIB_1">FINANCIJSKA AGENCIJA RC OSIJEK, OIB 85821130368, L.Jagera 3, 31000 Osijek i dr.</derivirana_varijabla>
  </DomainObject.Predmet.StrankaIDrugiAdressOIB>
  <DomainObject.Predmet.ProtustrankaIDrugiAdressOIB>
    <izvorni_sadrzaj>UNITEHNIK PROFIL j.d.o.o. za usluge u strojarstvu i graditeljstvu i za trgovinu, OIB 88511384343, Eugena Kvaternika 7, 34000 Požega</izvorni_sadrzaj>
    <derivirana_varijabla naziv="DomainObject.Predmet.ProtustrankaIDrugiAdressOIB_1">UNITEHNIK PROFIL j.d.o.o. za usluge u strojarstvu i graditeljstvu i za trgovinu, OIB 88511384343, Eugena Kvaternika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UNITEHNIK PROFIL j.d.o.o. za usluge u strojarstvu i graditeljstvu i za trgovinu</item>
      <item>Živka Posavac, priv.st.upravitelj</item>
      <item>Marijo Ivanika</item>
    </izvorni_sadrzaj>
    <derivirana_varijabla naziv="DomainObject.Predmet.SudioniciListNaziv_1">
      <item>FINANCIJSKA AGENCIJA RC OSIJEK</item>
      <item>UNITEHNIK PROFIL j.d.o.o. za usluge u strojarstvu i graditeljstvu i za trgovinu</item>
      <item>Živka Posavac, priv.st.upravitelj</item>
      <item>Marijo Ivanika</item>
    </derivirana_varijabla>
  </DomainObject.Predmet.SudioniciListNaziv>
  <DomainObject.Predmet.SudioniciListAdressOIB>
    <izvorni_sadrzaj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izvorni_sadrzaj>
    <derivirana_varijabla naziv="DomainObject.Predmet.SudioniciListAdressOIB_1"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88511384343</item>
      <item>, OIB null</item>
      <item>, OIB 74561881194</item>
    </izvorni_sadrzaj>
    <derivirana_varijabla naziv="DomainObject.Predmet.SudioniciListNazivOIB_1">
      <item>, OIB 85821130368</item>
      <item>, OIB 88511384343</item>
      <item>, OIB null</item>
      <item>, OIB 74561881194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781</properties:Words>
  <properties:Characters>4108</properties:Characters>
  <properties:Lines>127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2016-09-14T06:48:00Z</dcterms:created>
  <dc:creator>Danijela Martini Maoduš</dc:creator>
  <cp:lastModifiedBy>Danijela Martini Maoduš</cp:lastModifiedBy>
  <cp:lastPrinted>2016-09-14T06:58:00Z</cp:lastPrinted>
  <dcterms:modified xmlns:xsi="http://www.w3.org/2001/XMLSchema-instance" xsi:type="dcterms:W3CDTF">2016-09-14T06:59:00Z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