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4024" w14:paraId="a214024" w:rsidRDefault="00077A47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St-456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711A9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>tečajnog postupka nad</w:t>
      </w:r>
      <w:r w:rsidR="004711A9">
        <w:rPr>
          <w:rFonts w:cs="Times New Roman" w:hAnsi="Times New Roman" w:ascii="Times New Roman"/>
          <w:sz w:val="24"/>
          <w:szCs w:val="24"/>
        </w:rPr>
        <w:t xml:space="preserve"> dužnikom „NAKIĆ I SIN“ poduzeće za trgovinu, turizam, promet i zastupanje,</w:t>
      </w:r>
      <w:r w:rsidR="000C3D38">
        <w:rPr>
          <w:rFonts w:cs="Times New Roman" w:hAnsi="Times New Roman" w:ascii="Times New Roman"/>
          <w:sz w:val="24"/>
          <w:szCs w:val="24"/>
        </w:rPr>
        <w:t xml:space="preserve"> d.o.o.</w:t>
      </w:r>
      <w:r w:rsidR="00077A47">
        <w:rPr>
          <w:rFonts w:cs="Times New Roman" w:hAnsi="Times New Roman" w:ascii="Times New Roman"/>
          <w:sz w:val="24"/>
          <w:szCs w:val="24"/>
        </w:rPr>
        <w:t xml:space="preserve"> Šibenik – Brodarica, Rešačka 11 A, OIB: 55695887331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4711A9">
        <w:rPr>
          <w:rFonts w:cs="Times New Roman" w:hAnsi="Times New Roman" w:ascii="Times New Roman"/>
          <w:sz w:val="24"/>
          <w:szCs w:val="24"/>
        </w:rPr>
        <w:t>dužnikom „NAKIĆ I SIN“ poduzeće za trgovinu, turizam, promet i zastupanje, d.o.o. Šibenik – Brodarica, Rešačka 11 A, OIB: 55695887331</w:t>
      </w:r>
      <w:r w:rsidR="004711A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077A47">
        <w:rPr>
          <w:rFonts w:cs="Times New Roman" w:hAnsi="Times New Roman" w:ascii="Times New Roman"/>
          <w:sz w:val="24"/>
          <w:szCs w:val="24"/>
        </w:rPr>
        <w:t xml:space="preserve"> u Splitu pod poslovnim brojem R-S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077A47">
        <w:rPr>
          <w:rFonts w:cs="Times New Roman" w:hAnsi="Times New Roman" w:ascii="Times New Roman"/>
          <w:sz w:val="24"/>
          <w:szCs w:val="24"/>
        </w:rPr>
        <w:t>2353/00-2 dana 22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077A47">
        <w:rPr>
          <w:rFonts w:cs="Times New Roman" w:hAnsi="Times New Roman" w:ascii="Times New Roman"/>
          <w:sz w:val="24"/>
          <w:szCs w:val="24"/>
        </w:rPr>
        <w:t>siječnja 2001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AA1" w:rsidP="00FC66B4" w:rsidR="00AA3AA1">
      <w:pPr>
        <w:spacing w:lineRule="auto" w:line="240" w:after="0"/>
      </w:pPr>
      <w:r>
        <w:separator/>
      </w:r>
    </w:p>
  </w:endnote>
  <w:endnote w:id="0" w:type="continuationSeparator">
    <w:p w:rsidRDefault="00AA3AA1" w:rsidP="00FC66B4" w:rsidR="00AA3A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AA1" w:rsidP="00FC66B4" w:rsidR="00AA3AA1">
      <w:pPr>
        <w:spacing w:lineRule="auto" w:line="240" w:after="0"/>
      </w:pPr>
      <w:r>
        <w:separator/>
      </w:r>
    </w:p>
  </w:footnote>
  <w:footnote w:id="0" w:type="continuationSeparator">
    <w:p w:rsidRDefault="00AA3AA1" w:rsidP="00FC66B4" w:rsidR="00AA3A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03F5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077A47">
          <w:rPr>
            <w:rFonts w:cs="Times New Roman" w:hAnsi="Times New Roman" w:ascii="Times New Roman"/>
            <w:sz w:val="24"/>
            <w:szCs w:val="24"/>
          </w:rPr>
          <w:t>9 St-456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77A47"/>
    <w:rsid w:val="000C3D38"/>
    <w:rsid w:val="00362E8C"/>
    <w:rsid w:val="004711A9"/>
    <w:rsid w:val="004A4C08"/>
    <w:rsid w:val="00703F57"/>
    <w:rsid w:val="0081151E"/>
    <w:rsid w:val="00A427DF"/>
    <w:rsid w:val="00AA3AA1"/>
    <w:rsid w:val="00AC798F"/>
    <w:rsid w:val="00B213A6"/>
    <w:rsid w:val="00B70C46"/>
    <w:rsid w:val="00B77702"/>
    <w:rsid w:val="00F846F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0C3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D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D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D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D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0C3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D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D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D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D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St-456/2015-4</izvorni_sadrzaj>
    <derivirana_varijabla naziv="DomainObject.Oznaka_1">St-456/2015-4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'NAKIĆ I SIN' PODUZEĆE ZA TRGOVINU,TURIZAM,PROMET I ZASTUPANJE, D.-O.O.</izvorni_sadrzaj>
    <derivirana_varijabla naziv="DomainObject.Predmet.ProtustrankaFormated_1">  'NAKIĆ I SIN' PODUZEĆE ZA TRGOVINU,TURIZAM,PROMET I ZASTUPANJE, D.-O.O.</derivirana_varijabla>
  </DomainObject.Predmet.ProtustrankaFormated>
  <DomainObject.Predmet.ProtustrankaFormatedOIB>
    <izvorni_sadrzaj>  'NAKIĆ I SIN' PODUZEĆE ZA TRGOVINU,TURIZAM,PROMET I ZASTUPANJE, D.-O.O., OIB 55695887331</izvorni_sadrzaj>
    <derivirana_varijabla naziv="DomainObject.Predmet.ProtustrankaFormatedOIB_1">  'NAKIĆ I SIN' PODUZEĆE ZA TRGOVINU,TURIZAM,PROMET I ZASTUPANJE, D.-O.O., OIB 55695887331</derivirana_varijabla>
  </DomainObject.Predmet.ProtustrankaFormatedOIB>
  <DomainObject.Predmet.ProtustrankaFormatedWithAdress>
    <izvorni_sadrzaj> 'NAKIĆ I SIN' PODUZEĆE ZA TRGOVINU,TURIZAM,PROMET I ZASTUPANJE, D.-O.O., Rešačka 11a, 22000 Šibenik</izvorni_sadrzaj>
    <derivirana_varijabla naziv="DomainObject.Predmet.ProtustrankaFormatedWithAdress_1"> 'NAKIĆ I SIN' PODUZEĆE ZA TRGOVINU,TURIZAM,PROMET I ZASTUPANJE, D.-O.O., Rešačka 11a, 22000 Šibenik</derivirana_varijabla>
  </DomainObject.Predmet.ProtustrankaFormatedWithAdress>
  <DomainObject.Predmet.ProtustrankaFormatedWithAdressOIB>
    <izvorni_sadrzaj> 'NAKIĆ I SIN' PODUZEĆE ZA TRGOVINU,TURIZAM,PROMET I ZASTUPANJE, D.-O.O., OIB 55695887331, Rešačka 11a, 22000 Šibenik</izvorni_sadrzaj>
    <derivirana_varijabla naziv="DomainObject.Predmet.ProtustrankaFormatedWithAdressOIB_1"> 'NAKIĆ I SIN' PODUZEĆE ZA TRGOVINU,TURIZAM,PROMET I ZASTUPANJE, D.-O.O., OIB 55695887331, Rešačka 11a, 22000 Šibenik</derivirana_varijabla>
  </DomainObject.Predmet.ProtustrankaFormatedWithAdressOIB>
  <DomainObject.Predmet.ProtustrankaWithAdress>
    <izvorni_sadrzaj>'NAKIĆ I SIN' PODUZEĆE ZA TRGOVINU,TURIZAM,PROMET I ZASTUPANJE, D.-O.O. Rešačka 11a, 22000 Šibenik</izvorni_sadrzaj>
    <derivirana_varijabla naziv="DomainObject.Predmet.ProtustrankaWithAdress_1">'NAKIĆ I SIN' PODUZEĆE ZA TRGOVINU,TURIZAM,PROMET I ZASTUPANJE, D.-O.O. Rešačka 11a, 22000 Šibenik</derivirana_varijabla>
  </DomainObject.Predmet.ProtustrankaWithAdress>
  <DomainObject.Predmet.ProtustrankaWithAdressOIB>
    <izvorni_sadrzaj>'NAKIĆ I SIN' PODUZEĆE ZA TRGOVINU,TURIZAM,PROMET I ZASTUPANJE, D.-O.O., OIB 55695887331, Rešačka 11a, 22000 Šibenik</izvorni_sadrzaj>
    <derivirana_varijabla naziv="DomainObject.Predmet.ProtustrankaWithAdressOIB_1">'NAKIĆ I SIN' PODUZEĆE ZA TRGOVINU,TURIZAM,PROMET I ZASTUPANJE, D.-O.O., OIB 55695887331, Rešačka 11a, 22000 Šibenik</derivirana_varijabla>
  </DomainObject.Predmet.ProtustrankaWithAdressOIB>
  <DomainObject.Predmet.ProtustrankaNazivFormated>
    <izvorni_sadrzaj>'NAKIĆ I SIN' PODUZEĆE ZA TRGOVINU,TURIZAM,PROMET I ZASTUPANJE, D.-O.O.</izvorni_sadrzaj>
    <derivirana_varijabla naziv="DomainObject.Predmet.ProtustrankaNazivFormated_1">'NAKIĆ I SIN' PODUZEĆE ZA TRGOVINU,TURIZAM,PROMET I ZASTUPANJE, D.-O.O.</derivirana_varijabla>
  </DomainObject.Predmet.ProtustrankaNazivFormated>
  <DomainObject.Predmet.ProtustrankaNazivFormatedOIB>
    <izvorni_sadrzaj>'NAKIĆ I SIN' PODUZEĆE ZA TRGOVINU,TURIZAM,PROMET I ZASTUPANJE, D.-O.O., OIB 55695887331</izvorni_sadrzaj>
    <derivirana_varijabla naziv="DomainObject.Predmet.ProtustrankaNazivFormatedOIB_1">'NAKIĆ I SIN' PODUZEĆE ZA TRGOVINU,TURIZAM,PROMET I ZASTUPANJE, D.-O.O., OIB 55695887331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'NAKIĆ I SIN' PODUZEĆE ZA TRGOVINU,TURIZAM,PROMET I ZASTUPANJE, D.-O.O.</item>
    </izvorni_sadrzaj>
    <derivirana_varijabla naziv="DomainObject.Predmet.ProtuStrankaListFormated_1">
      <item>'NAKIĆ I SIN' PODUZEĆE ZA TRGOVINU,TURIZAM,PROMET I ZASTUPANJE, D.-O.O.</item>
    </derivirana_varijabla>
  </DomainObject.Predmet.ProtuStrankaListFormated>
  <DomainObject.Predmet.ProtuStrankaListFormatedOIB>
    <izvorni_sadrzaj>
      <item>'NAKIĆ I SIN' PODUZEĆE ZA TRGOVINU,TURIZAM,PROMET I ZASTUPANJE, D.-O.O., OIB 55695887331</item>
    </izvorni_sadrzaj>
    <derivirana_varijabla naziv="DomainObject.Predmet.ProtuStrankaListFormatedOIB_1">
      <item>'NAKIĆ I SIN' PODUZEĆE ZA TRGOVINU,TURIZAM,PROMET I ZASTUPANJE, D.-O.O., OIB 55695887331</item>
    </derivirana_varijabla>
  </DomainObject.Predmet.ProtuStrankaListFormatedOIB>
  <DomainObject.Predmet.ProtuStrankaListFormatedWithAdress>
    <izvorni_sadrzaj>
      <item>'NAKIĆ I SIN' PODUZEĆE ZA TRGOVINU,TURIZAM,PROMET I ZASTUPANJE, D.-O.O., Rešačka 11a, 22000 Šibenik</item>
    </izvorni_sadrzaj>
    <derivirana_varijabla naziv="DomainObject.Predmet.ProtuStrankaListFormatedWithAdress_1">
      <item>'NAKIĆ I SIN' PODUZEĆE ZA TRGOVINU,TURIZAM,PROMET I ZASTUPANJE, D.-O.O., Rešačka 11a, 22000 Šibenik</item>
    </derivirana_varijabla>
  </DomainObject.Predmet.ProtuStrankaListFormatedWithAdress>
  <DomainObject.Predmet.ProtuStrankaListFormatedWithAdressOIB>
    <izvorni_sadrzaj>
      <item>'NAKIĆ I SIN' PODUZEĆE ZA TRGOVINU,TURIZAM,PROMET I ZASTUPANJE, D.-O.O., OIB 55695887331, Rešačka 11a, 22000 Šibenik</item>
    </izvorni_sadrzaj>
    <derivirana_varijabla naziv="DomainObject.Predmet.ProtuStrankaListFormatedWithAdressOIB_1">
      <item>'NAKIĆ I SIN' PODUZEĆE ZA TRGOVINU,TURIZAM,PROMET I ZASTUPANJE, D.-O.O., OIB 55695887331, Rešačka 11a, 22000 Šibenik</item>
    </derivirana_varijabla>
  </DomainObject.Predmet.ProtuStrankaListFormatedWithAdressOIB>
  <DomainObject.Predmet.ProtuStrankaListNazivFormated>
    <izvorni_sadrzaj>
      <item>'NAKIĆ I SIN' PODUZEĆE ZA TRGOVINU,TURIZAM,PROMET I ZASTUPANJE, D.-O.O.</item>
    </izvorni_sadrzaj>
    <derivirana_varijabla naziv="DomainObject.Predmet.ProtuStrankaListNazivFormated_1">
      <item>'NAKIĆ I SIN' PODUZEĆE ZA TRGOVINU,TURIZAM,PROMET I ZASTUPANJE, D.-O.O.</item>
    </derivirana_varijabla>
  </DomainObject.Predmet.ProtuStrankaListNazivFormated>
  <DomainObject.Predmet.ProtuStrankaListNazivFormatedOIB>
    <izvorni_sadrzaj>
      <item>'NAKIĆ I SIN' PODUZEĆE ZA TRGOVINU,TURIZAM,PROMET I ZASTUPANJE, D.-O.O., OIB 55695887331</item>
    </izvorni_sadrzaj>
    <derivirana_varijabla naziv="DomainObject.Predmet.ProtuStrankaListNazivFormatedOIB_1">
      <item>'NAKIĆ I SIN' PODUZEĆE ZA TRGOVINU,TURIZAM,PROMET I ZASTUPANJE, D.-O.O., OIB 55695887331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St-456/2015-4</izvorni_sadrzaj>
    <derivirana_varijabla naziv="DomainObject.PoslovniBrojDokumenta_1">St-456/2015-4</derivirana_varijabla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'NAKIĆ I SIN' PODUZEĆE ZA TRGOVINU,TURIZAM,PROMET I ZASTUPANJE, D.-O.O.</izvorni_sadrzaj>
    <derivirana_varijabla naziv="DomainObject.Predmet.ProtustrankaIDrugi_1">'NAKIĆ I SIN' PODUZEĆE ZA TRGOVINU,TURIZAM,PROMET I ZASTUPANJE, D.-O.O.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'NAKIĆ I SIN' PODUZEĆE ZA TRGOVINU,TURIZAM,PROMET I ZASTUPANJE, D.-O.O., OIB 55695887331, Rešačka 11a, 22000 Šibenik</izvorni_sadrzaj>
    <derivirana_varijabla naziv="DomainObject.Predmet.ProtustrankaIDrugiAdressOIB_1">'NAKIĆ I SIN' PODUZEĆE ZA TRGOVINU,TURIZAM,PROMET I ZASTUPANJE, D.-O.O., OIB 55695887331, Rešačka 11a,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'NAKIĆ I SIN' PODUZEĆE ZA TRGOVINU,TURIZAM,PROMET I ZASTUPANJE, D.-O.O.</item>
    </izvorni_sadrzaj>
    <derivirana_varijabla naziv="DomainObject.Predmet.SudioniciListNaziv_1">
      <item>FINA Šibenik</item>
      <item>'NAKIĆ I SIN' PODUZEĆE ZA TRGOVINU,TURIZAM,PROMET I ZASTUPANJE, D.-O.O.</item>
    </derivirana_varijabla>
  </DomainObject.Predmet.SudioniciListNaziv>
  <DomainObject.Predmet.SudioniciListAdressOIB>
    <izvorni_sadrzaj>
      <item>FINA Šibenik, OIB 85821130368, Perivoj Luje Maruna 1,22000 Šibenik</item>
      <item>'NAKIĆ I SIN' PODUZEĆE ZA TRGOVINU,TURIZAM,PROMET I ZASTUPANJE, D.-O.O., OIB 55695887331, Rešačka 11a,22000 Šibenik</item>
    </izvorni_sadrzaj>
    <derivirana_varijabla naziv="DomainObject.Predmet.SudioniciListAdressOIB_1">
      <item>FINA Šibenik, OIB 85821130368, Perivoj Luje Maruna 1,22000 Šibenik</item>
      <item>'NAKIĆ I SIN' PODUZEĆE ZA TRGOVINU,TURIZAM,PROMET I ZASTUPANJE, D.-O.O., OIB 55695887331, Rešačka 11a,22000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55695887331</item>
    </izvorni_sadrzaj>
    <derivirana_varijabla naziv="DomainObject.Predmet.SudioniciListNazivOIB_1">
      <item>, OIB 85821130368</item>
      <item>, OIB 55695887331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2187</properties:Characters>
  <properties:Lines>71</properties:Lines>
  <properties:Paragraphs>22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dcterms:modified xmlns:xsi="http://www.w3.org/2001/XMLSchema-instance" xsi:type="dcterms:W3CDTF">2015-12-01T12:06:00Z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St-456/2015-4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