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28386" w14:paraId="4628386" w:rsidRDefault="00B67278" w:rsidP="00B67278" w:rsidR="00B67278" w:rsidRPr="00AC725E">
      <w:pPr>
        <w:pStyle w:val="Naslov1"/>
        <w:jc w:val="right"/>
        <w15:collapsed w:val="false"/>
      </w:pPr>
      <w:bookmarkStart w:name="_GoBack" w:id="0"/>
      <w:bookmarkEnd w:id="0"/>
      <w:r>
        <w:t>13. Sp-</w:t>
      </w:r>
      <w:r w:rsidR="00D737C8">
        <w:t>16</w:t>
      </w:r>
      <w:r>
        <w:t xml:space="preserve">/2017-2               </w:t>
      </w:r>
      <w:r w:rsidRPr="00AC725E">
        <w:t xml:space="preserve">  </w:t>
      </w:r>
    </w:p>
    <w:p w:rsidRDefault="00B67278" w:rsidP="00B67278" w:rsidR="00B67278" w:rsidRPr="00AC725E">
      <w:pPr>
        <w:rPr>
          <w:sz w:val="24"/>
          <w:lang w:val="hr-HR"/>
        </w:rPr>
      </w:pPr>
    </w:p>
    <w:p w:rsidRDefault="00B67278" w:rsidP="00B67278" w:rsidR="00B67278">
      <w:pPr>
        <w:rPr>
          <w:sz w:val="24"/>
          <w:lang w:val="hr-HR"/>
        </w:rPr>
      </w:pPr>
    </w:p>
    <w:p w:rsidRDefault="00B67278" w:rsidP="00B67278" w:rsidR="00B67278">
      <w:pPr>
        <w:rPr>
          <w:sz w:val="24"/>
          <w:lang w:val="hr-HR"/>
        </w:rPr>
      </w:pPr>
    </w:p>
    <w:p w:rsidRDefault="00B67278" w:rsidP="00B67278" w:rsidR="00B67278">
      <w:pPr>
        <w:rPr>
          <w:sz w:val="24"/>
          <w:lang w:val="hr-HR"/>
        </w:rPr>
      </w:pPr>
    </w:p>
    <w:p w:rsidRDefault="00B67278" w:rsidP="00B67278" w:rsidR="00B67278" w:rsidRPr="00AC725E">
      <w:pPr>
        <w:rPr>
          <w:sz w:val="24"/>
          <w:lang w:val="hr-HR"/>
        </w:rPr>
      </w:pPr>
      <w:r w:rsidRPr="00AC725E">
        <w:rPr>
          <w:sz w:val="24"/>
          <w:lang w:val="hr-HR"/>
        </w:rPr>
        <w:t>Republika Hrvatska</w:t>
      </w:r>
    </w:p>
    <w:p w:rsidRDefault="00B67278" w:rsidP="00B67278" w:rsidR="00B67278" w:rsidRPr="00AC725E">
      <w:pPr>
        <w:rPr>
          <w:sz w:val="24"/>
          <w:lang w:val="hr-HR"/>
        </w:rPr>
      </w:pPr>
      <w:r w:rsidRPr="00AC725E">
        <w:rPr>
          <w:sz w:val="24"/>
          <w:lang w:val="hr-HR"/>
        </w:rPr>
        <w:t>Općinski sud u Osijeku</w:t>
      </w:r>
    </w:p>
    <w:p w:rsidRDefault="00B67278" w:rsidP="00B67278" w:rsidR="00B67278" w:rsidRPr="00AC725E">
      <w:pPr>
        <w:rPr>
          <w:sz w:val="24"/>
          <w:lang w:val="hr-HR"/>
        </w:rPr>
      </w:pPr>
      <w:r w:rsidRPr="00AC725E">
        <w:rPr>
          <w:sz w:val="24"/>
          <w:lang w:val="hr-HR"/>
        </w:rPr>
        <w:t>Europska avenija 7</w:t>
      </w:r>
    </w:p>
    <w:p w:rsidRDefault="00B67278" w:rsidP="00B67278" w:rsidR="00B67278">
      <w:pPr>
        <w:rPr>
          <w:sz w:val="24"/>
          <w:lang w:val="hr-HR"/>
        </w:rPr>
      </w:pPr>
      <w:r>
        <w:rPr>
          <w:sz w:val="24"/>
          <w:lang w:val="hr-HR"/>
        </w:rPr>
        <w:t>31000  OSIJEK</w:t>
      </w:r>
    </w:p>
    <w:p w:rsidRDefault="00B67278" w:rsidP="00B67278" w:rsidR="00B67278">
      <w:pPr>
        <w:rPr>
          <w:sz w:val="24"/>
          <w:lang w:val="hr-HR"/>
        </w:rPr>
      </w:pPr>
    </w:p>
    <w:p w:rsidRDefault="00B67278" w:rsidP="00B67278" w:rsidR="00B67278">
      <w:pPr>
        <w:rPr>
          <w:sz w:val="24"/>
          <w:lang w:val="hr-HR"/>
        </w:rPr>
      </w:pPr>
    </w:p>
    <w:p w:rsidRDefault="00B67278" w:rsidP="00B67278" w:rsidR="00B67278">
      <w:pPr>
        <w:rPr>
          <w:sz w:val="24"/>
          <w:lang w:val="hr-HR"/>
        </w:rPr>
      </w:pPr>
    </w:p>
    <w:p w:rsidRDefault="00B67278" w:rsidP="00B67278" w:rsidR="00B67278">
      <w:pPr>
        <w:rPr>
          <w:sz w:val="24"/>
          <w:lang w:val="hr-HR"/>
        </w:rPr>
      </w:pPr>
    </w:p>
    <w:p w:rsidRDefault="00B67278" w:rsidP="00B67278" w:rsidR="00B67278">
      <w:pPr>
        <w:jc w:val="both"/>
        <w:rPr>
          <w:sz w:val="24"/>
          <w:lang w:val="hr-HR"/>
        </w:rPr>
      </w:pPr>
    </w:p>
    <w:p w:rsidRDefault="00B67278" w:rsidP="00B67278" w:rsidR="00B67278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Općinski sud u Osijeku po sucu Dalmoslavi Grgić, kao sucu pojedincu, u pravnoj </w:t>
      </w:r>
      <w:r w:rsidR="00D737C8">
        <w:rPr>
          <w:sz w:val="24"/>
          <w:szCs w:val="24"/>
          <w:lang w:val="hr-HR"/>
        </w:rPr>
        <w:t>stvari predlagatelja – potrošača Branka Žulja iz Osijeka, S. Radića 36, OIB: 93915282580</w:t>
      </w:r>
      <w:r>
        <w:rPr>
          <w:sz w:val="24"/>
          <w:szCs w:val="24"/>
          <w:lang w:val="hr-HR"/>
        </w:rPr>
        <w:t>,</w:t>
      </w:r>
      <w:r w:rsidR="00D737C8">
        <w:rPr>
          <w:sz w:val="24"/>
          <w:szCs w:val="24"/>
          <w:lang w:val="hr-HR"/>
        </w:rPr>
        <w:t xml:space="preserve"> zastupanog po punomoćnici Martini Alagić, odvjetnici iz Vukovara,</w:t>
      </w:r>
      <w:r>
        <w:rPr>
          <w:sz w:val="24"/>
          <w:szCs w:val="24"/>
          <w:lang w:val="hr-HR"/>
        </w:rPr>
        <w:t xml:space="preserve"> radi stečaja potrošača, izvan ročišta, dana </w:t>
      </w:r>
      <w:r w:rsidR="00D737C8">
        <w:rPr>
          <w:sz w:val="24"/>
          <w:szCs w:val="24"/>
          <w:lang w:val="hr-HR"/>
        </w:rPr>
        <w:t>31</w:t>
      </w:r>
      <w:r>
        <w:rPr>
          <w:sz w:val="24"/>
          <w:szCs w:val="24"/>
          <w:lang w:val="hr-HR"/>
        </w:rPr>
        <w:t xml:space="preserve">. </w:t>
      </w:r>
      <w:r w:rsidR="00D737C8">
        <w:rPr>
          <w:sz w:val="24"/>
          <w:szCs w:val="24"/>
          <w:lang w:val="hr-HR"/>
        </w:rPr>
        <w:t>srpnja</w:t>
      </w:r>
      <w:r>
        <w:rPr>
          <w:sz w:val="24"/>
          <w:szCs w:val="24"/>
          <w:lang w:val="hr-HR"/>
        </w:rPr>
        <w:t xml:space="preserve"> 2017 godine, donio je sljedeći </w:t>
      </w:r>
    </w:p>
    <w:p w:rsidRDefault="0071141A" w:rsidP="00E748F8" w:rsidR="0071141A">
      <w:pPr>
        <w:jc w:val="both"/>
        <w:rPr>
          <w:sz w:val="24"/>
          <w:szCs w:val="24"/>
          <w:lang w:val="hr-HR"/>
        </w:rPr>
      </w:pPr>
    </w:p>
    <w:p w:rsidRDefault="0071141A" w:rsidP="00E748F8" w:rsidR="0071141A">
      <w:pPr>
        <w:jc w:val="both"/>
        <w:rPr>
          <w:sz w:val="24"/>
          <w:szCs w:val="24"/>
          <w:lang w:val="hr-HR"/>
        </w:rPr>
      </w:pPr>
    </w:p>
    <w:p w:rsidRDefault="00B67278" w:rsidP="00E748F8" w:rsidR="00B67278">
      <w:pPr>
        <w:jc w:val="both"/>
        <w:rPr>
          <w:sz w:val="24"/>
          <w:szCs w:val="24"/>
          <w:lang w:val="hr-HR"/>
        </w:rPr>
      </w:pPr>
    </w:p>
    <w:p w:rsidRDefault="009B7F8A" w:rsidP="00F57E39" w:rsidR="00F57E39">
      <w:pPr>
        <w:jc w:val="center"/>
        <w:rPr>
          <w:sz w:val="24"/>
          <w:lang w:val="hr-HR"/>
        </w:rPr>
      </w:pPr>
      <w:r>
        <w:rPr>
          <w:sz w:val="24"/>
          <w:lang w:val="hr-HR"/>
        </w:rPr>
        <w:t xml:space="preserve">Z A K L J U Č A K </w:t>
      </w:r>
    </w:p>
    <w:p w:rsidRDefault="00B67278" w:rsidP="00F57E39" w:rsidR="00B67278">
      <w:pPr>
        <w:jc w:val="center"/>
        <w:rPr>
          <w:sz w:val="24"/>
          <w:lang w:val="hr-HR"/>
        </w:rPr>
      </w:pPr>
    </w:p>
    <w:p w:rsidRDefault="0071141A" w:rsidP="00F57E39" w:rsidR="0071141A">
      <w:pPr>
        <w:jc w:val="center"/>
        <w:rPr>
          <w:sz w:val="24"/>
          <w:lang w:val="hr-HR"/>
        </w:rPr>
      </w:pPr>
    </w:p>
    <w:p w:rsidRDefault="007F7210" w:rsidR="007F7210">
      <w:pPr>
        <w:jc w:val="both"/>
        <w:rPr>
          <w:sz w:val="24"/>
          <w:lang w:val="hr-HR"/>
        </w:rPr>
      </w:pPr>
    </w:p>
    <w:p w:rsidRDefault="009E158A" w:rsidR="009B7F8A" w:rsidRPr="00A160A5">
      <w:pPr>
        <w:jc w:val="both"/>
        <w:rPr>
          <w:sz w:val="24"/>
          <w:szCs w:val="24"/>
          <w:lang w:val="hr-HR"/>
        </w:rPr>
      </w:pPr>
      <w:r>
        <w:rPr>
          <w:sz w:val="24"/>
          <w:lang w:val="hr-HR"/>
        </w:rPr>
        <w:t xml:space="preserve">I/ Nalaže se </w:t>
      </w:r>
      <w:r w:rsidR="0002247F">
        <w:rPr>
          <w:sz w:val="24"/>
          <w:szCs w:val="24"/>
          <w:lang w:val="hr-HR"/>
        </w:rPr>
        <w:t xml:space="preserve">predlagatelju – </w:t>
      </w:r>
      <w:r w:rsidR="00D737C8">
        <w:rPr>
          <w:sz w:val="24"/>
          <w:szCs w:val="24"/>
          <w:lang w:val="hr-HR"/>
        </w:rPr>
        <w:t>potrošaču Branku Žulju iz Osijeka, S. Radića 36, OIB: 93915282580</w:t>
      </w:r>
      <w:r w:rsidR="005A5A54">
        <w:rPr>
          <w:sz w:val="24"/>
          <w:szCs w:val="24"/>
          <w:lang w:val="hr-HR"/>
        </w:rPr>
        <w:t xml:space="preserve">, </w:t>
      </w:r>
      <w:r>
        <w:rPr>
          <w:sz w:val="24"/>
          <w:lang w:val="hr-HR"/>
        </w:rPr>
        <w:t xml:space="preserve">da u roku 60 dana predujmi troškove postupka </w:t>
      </w:r>
      <w:r w:rsidR="009B7F8A">
        <w:rPr>
          <w:sz w:val="24"/>
          <w:lang w:val="hr-HR"/>
        </w:rPr>
        <w:t xml:space="preserve">na žiro-račun suda prema sljedećim podacima: </w:t>
      </w:r>
    </w:p>
    <w:p w:rsidRDefault="009B7F8A" w:rsidR="009B7F8A">
      <w:pPr>
        <w:jc w:val="both"/>
        <w:rPr>
          <w:sz w:val="24"/>
          <w:lang w:val="hr-HR"/>
        </w:rPr>
      </w:pPr>
    </w:p>
    <w:p w:rsidRDefault="009B7F8A" w:rsidR="009E158A">
      <w:pPr>
        <w:jc w:val="both"/>
        <w:rPr>
          <w:sz w:val="24"/>
          <w:lang w:val="hr-HR"/>
        </w:rPr>
      </w:pPr>
      <w:r>
        <w:rPr>
          <w:sz w:val="24"/>
          <w:lang w:val="hr-HR"/>
        </w:rPr>
        <w:t>Primatelj: Općinski sud u Osijeku – predujam za troškove stečaja potrošača u iznosu od 1.000,00 kn</w:t>
      </w:r>
    </w:p>
    <w:p w:rsidRDefault="009E158A" w:rsidR="009E158A" w:rsidRPr="0071141A">
      <w:pPr>
        <w:jc w:val="both"/>
        <w:rPr>
          <w:sz w:val="24"/>
          <w:szCs w:val="24"/>
          <w:lang w:val="hr-HR"/>
        </w:rPr>
      </w:pPr>
      <w:r>
        <w:rPr>
          <w:sz w:val="24"/>
          <w:lang w:val="hr-HR"/>
        </w:rPr>
        <w:t xml:space="preserve">Broj računa: </w:t>
      </w:r>
      <w:r w:rsidR="0071141A" w:rsidRPr="0071141A">
        <w:rPr>
          <w:sz w:val="24"/>
          <w:szCs w:val="24"/>
        </w:rPr>
        <w:t>HR3523900011300000419</w:t>
      </w:r>
      <w:r w:rsidR="0071141A" w:rsidRPr="0071141A">
        <w:rPr>
          <w:sz w:val="24"/>
          <w:szCs w:val="24"/>
          <w:lang w:val="hr-HR"/>
        </w:rPr>
        <w:t xml:space="preserve"> </w:t>
      </w:r>
    </w:p>
    <w:p w:rsidRDefault="009E158A" w:rsidP="0071141A" w:rsidR="0071141A">
      <w:pPr>
        <w:rPr>
          <w:sz w:val="24"/>
          <w:szCs w:val="24"/>
        </w:rPr>
      </w:pPr>
      <w:r>
        <w:rPr>
          <w:sz w:val="24"/>
          <w:lang w:val="hr-HR"/>
        </w:rPr>
        <w:t xml:space="preserve">Model: </w:t>
      </w:r>
      <w:r w:rsidR="0071141A" w:rsidRPr="00F07FB7">
        <w:rPr>
          <w:sz w:val="24"/>
          <w:szCs w:val="24"/>
        </w:rPr>
        <w:t>HR05</w:t>
      </w:r>
    </w:p>
    <w:p w:rsidRDefault="0071141A" w:rsidP="0071141A" w:rsidR="009E158A" w:rsidRPr="0071141A">
      <w:pPr>
        <w:rPr>
          <w:sz w:val="24"/>
          <w:szCs w:val="24"/>
        </w:rPr>
      </w:pPr>
      <w:r>
        <w:rPr>
          <w:sz w:val="24"/>
          <w:lang w:val="hr-HR"/>
        </w:rPr>
        <w:t xml:space="preserve">Poziv na broj odobrenja: </w:t>
      </w:r>
      <w:r w:rsidRPr="0071141A">
        <w:rPr>
          <w:sz w:val="24"/>
          <w:szCs w:val="24"/>
        </w:rPr>
        <w:t>370-</w:t>
      </w:r>
      <w:r w:rsidR="00B67278">
        <w:rPr>
          <w:sz w:val="24"/>
          <w:szCs w:val="24"/>
        </w:rPr>
        <w:t>1</w:t>
      </w:r>
      <w:r w:rsidR="00D737C8">
        <w:rPr>
          <w:sz w:val="24"/>
          <w:szCs w:val="24"/>
        </w:rPr>
        <w:t>6</w:t>
      </w:r>
      <w:r w:rsidRPr="0071141A">
        <w:rPr>
          <w:sz w:val="24"/>
          <w:szCs w:val="24"/>
        </w:rPr>
        <w:t>-201</w:t>
      </w:r>
      <w:r w:rsidR="00E45B9C">
        <w:rPr>
          <w:sz w:val="24"/>
          <w:szCs w:val="24"/>
        </w:rPr>
        <w:t>7</w:t>
      </w:r>
    </w:p>
    <w:p w:rsidRDefault="009E158A" w:rsidR="009E158A">
      <w:pPr>
        <w:jc w:val="both"/>
        <w:rPr>
          <w:sz w:val="24"/>
          <w:lang w:val="hr-HR"/>
        </w:rPr>
      </w:pPr>
      <w:r>
        <w:rPr>
          <w:sz w:val="24"/>
          <w:lang w:val="hr-HR"/>
        </w:rPr>
        <w:t>Opis plaćanja: predujam za troškove stečaja potrošača u predmetu Sp-</w:t>
      </w:r>
      <w:r w:rsidR="00B67278">
        <w:rPr>
          <w:sz w:val="24"/>
          <w:lang w:val="hr-HR"/>
        </w:rPr>
        <w:t>1</w:t>
      </w:r>
      <w:r w:rsidR="00D737C8">
        <w:rPr>
          <w:sz w:val="24"/>
          <w:lang w:val="hr-HR"/>
        </w:rPr>
        <w:t>6</w:t>
      </w:r>
      <w:r w:rsidR="0002247F">
        <w:rPr>
          <w:sz w:val="24"/>
          <w:lang w:val="hr-HR"/>
        </w:rPr>
        <w:t>/</w:t>
      </w:r>
      <w:r>
        <w:rPr>
          <w:sz w:val="24"/>
          <w:lang w:val="hr-HR"/>
        </w:rPr>
        <w:t>201</w:t>
      </w:r>
      <w:r w:rsidR="00E45B9C">
        <w:rPr>
          <w:sz w:val="24"/>
          <w:lang w:val="hr-HR"/>
        </w:rPr>
        <w:t>7</w:t>
      </w:r>
    </w:p>
    <w:p w:rsidRDefault="009E158A" w:rsidR="009E158A">
      <w:pPr>
        <w:jc w:val="both"/>
        <w:rPr>
          <w:sz w:val="24"/>
          <w:lang w:val="hr-HR"/>
        </w:rPr>
      </w:pPr>
    </w:p>
    <w:p w:rsidRDefault="009E158A" w:rsidR="009E158A">
      <w:pPr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Dokaz o uplati dostaviti u spis pozivom na broj spisa. </w:t>
      </w:r>
    </w:p>
    <w:p w:rsidRDefault="009E158A" w:rsidR="009E158A">
      <w:pPr>
        <w:jc w:val="both"/>
        <w:rPr>
          <w:sz w:val="24"/>
          <w:lang w:val="hr-HR"/>
        </w:rPr>
      </w:pPr>
    </w:p>
    <w:p w:rsidRDefault="009E158A" w:rsidR="009E158A">
      <w:pPr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II/ Ukoliko potrošač nije u mogućnosti predujmiti troškove postupka, a ima imovine, sud može odlučiti da troškove postupka predujmi iz proračunskih sredstava a predujmljeni troškovi postupka naknade prioritetno iz unovčene imovine potrošača. </w:t>
      </w:r>
    </w:p>
    <w:p w:rsidRDefault="009E158A" w:rsidR="009E158A">
      <w:pPr>
        <w:jc w:val="both"/>
        <w:rPr>
          <w:sz w:val="24"/>
          <w:lang w:val="hr-HR"/>
        </w:rPr>
      </w:pPr>
    </w:p>
    <w:p w:rsidRDefault="009E158A" w:rsidR="0071141A">
      <w:pPr>
        <w:jc w:val="both"/>
        <w:rPr>
          <w:sz w:val="24"/>
          <w:lang w:val="hr-HR"/>
        </w:rPr>
      </w:pPr>
      <w:r>
        <w:rPr>
          <w:sz w:val="24"/>
          <w:lang w:val="hr-HR"/>
        </w:rPr>
        <w:t>III</w:t>
      </w:r>
      <w:r w:rsidR="0071141A">
        <w:rPr>
          <w:sz w:val="24"/>
          <w:lang w:val="hr-HR"/>
        </w:rPr>
        <w:t>/</w:t>
      </w:r>
      <w:r>
        <w:rPr>
          <w:sz w:val="24"/>
          <w:lang w:val="hr-HR"/>
        </w:rPr>
        <w:t xml:space="preserve"> </w:t>
      </w:r>
      <w:r w:rsidR="0071141A">
        <w:rPr>
          <w:sz w:val="24"/>
          <w:lang w:val="hr-HR"/>
        </w:rPr>
        <w:t>U</w:t>
      </w:r>
      <w:r>
        <w:rPr>
          <w:sz w:val="24"/>
          <w:lang w:val="hr-HR"/>
        </w:rPr>
        <w:t>koliko potrošač nije u mogućnosti predujmiti troškove postupka, a nema imovine, može se osloboditi obveze uplate predujma na način i uz pretpostavke propisane posebnim propisom kojim se uređuje besplatna pravna pomoć.</w:t>
      </w:r>
    </w:p>
    <w:p w:rsidRDefault="00B67278" w:rsidR="00B67278">
      <w:pPr>
        <w:jc w:val="both"/>
        <w:rPr>
          <w:sz w:val="24"/>
          <w:lang w:val="hr-HR"/>
        </w:rPr>
      </w:pPr>
    </w:p>
    <w:p w:rsidRDefault="00B67278" w:rsidR="00B67278">
      <w:pPr>
        <w:jc w:val="both"/>
        <w:rPr>
          <w:sz w:val="24"/>
          <w:lang w:val="hr-HR"/>
        </w:rPr>
      </w:pPr>
    </w:p>
    <w:p w:rsidRDefault="00B67278" w:rsidR="00B67278">
      <w:pPr>
        <w:jc w:val="both"/>
        <w:rPr>
          <w:sz w:val="24"/>
          <w:lang w:val="hr-HR"/>
        </w:rPr>
      </w:pPr>
    </w:p>
    <w:p w:rsidRDefault="009E158A" w:rsidR="009E158A">
      <w:pPr>
        <w:jc w:val="both"/>
        <w:rPr>
          <w:sz w:val="24"/>
          <w:lang w:val="hr-HR"/>
        </w:rPr>
      </w:pPr>
      <w:r>
        <w:rPr>
          <w:sz w:val="24"/>
          <w:lang w:val="hr-HR"/>
        </w:rPr>
        <w:lastRenderedPageBreak/>
        <w:t xml:space="preserve">IV/ Prijedlog za provođenje postupka stečaja potrošača sud će odbaciti kao nedopušten ako potrošač u gore navedenom roku ne uplati predujam (čl. 114 st. 5 Stečajnog zakona u vezi sa čl. 23 Zakona o stečaju potrošača). </w:t>
      </w:r>
    </w:p>
    <w:p w:rsidRDefault="006E3066" w:rsidR="007F7210" w:rsidRPr="00A2322A">
      <w:pPr>
        <w:jc w:val="both"/>
        <w:rPr>
          <w:sz w:val="24"/>
          <w:lang w:val="hr-HR"/>
        </w:rPr>
      </w:pPr>
      <w:r w:rsidRPr="00A2322A">
        <w:rPr>
          <w:sz w:val="24"/>
          <w:lang w:val="hr-HR"/>
        </w:rPr>
        <w:tab/>
      </w:r>
      <w:r w:rsidRPr="00A2322A">
        <w:rPr>
          <w:sz w:val="24"/>
          <w:lang w:val="hr-HR"/>
        </w:rPr>
        <w:tab/>
      </w:r>
    </w:p>
    <w:p w:rsidRDefault="00005397" w:rsidP="00DC7EC6" w:rsidR="0071141A">
      <w:pPr>
        <w:jc w:val="center"/>
        <w:rPr>
          <w:sz w:val="24"/>
          <w:lang w:val="hr-HR"/>
        </w:rPr>
      </w:pPr>
      <w:r w:rsidRPr="00A2322A">
        <w:rPr>
          <w:sz w:val="24"/>
          <w:lang w:val="hr-HR"/>
        </w:rPr>
        <w:t xml:space="preserve">U Osijeku, </w:t>
      </w:r>
      <w:r w:rsidR="00D737C8">
        <w:rPr>
          <w:sz w:val="24"/>
          <w:lang w:val="hr-HR"/>
        </w:rPr>
        <w:t>31. srpnja</w:t>
      </w:r>
      <w:r w:rsidR="00064957">
        <w:rPr>
          <w:sz w:val="24"/>
          <w:lang w:val="hr-HR"/>
        </w:rPr>
        <w:t xml:space="preserve"> </w:t>
      </w:r>
      <w:r w:rsidR="007F2A55">
        <w:rPr>
          <w:sz w:val="24"/>
          <w:lang w:val="hr-HR"/>
        </w:rPr>
        <w:t>201</w:t>
      </w:r>
      <w:r w:rsidR="00E45B9C">
        <w:rPr>
          <w:sz w:val="24"/>
          <w:lang w:val="hr-HR"/>
        </w:rPr>
        <w:t>7</w:t>
      </w:r>
      <w:r w:rsidR="007F2A55">
        <w:rPr>
          <w:sz w:val="24"/>
          <w:lang w:val="hr-HR"/>
        </w:rPr>
        <w:t xml:space="preserve">. godine   </w:t>
      </w:r>
    </w:p>
    <w:p w:rsidRDefault="007F2A55" w:rsidP="00DC7EC6" w:rsidR="00711E20">
      <w:pPr>
        <w:jc w:val="center"/>
        <w:rPr>
          <w:sz w:val="24"/>
          <w:lang w:val="hr-HR"/>
        </w:rPr>
      </w:pPr>
      <w:r>
        <w:rPr>
          <w:sz w:val="24"/>
          <w:lang w:val="hr-HR"/>
        </w:rPr>
        <w:t xml:space="preserve">  </w:t>
      </w:r>
    </w:p>
    <w:p w:rsidRDefault="00005397" w:rsidR="00005397" w:rsidRPr="00A2322A">
      <w:pPr>
        <w:jc w:val="both"/>
        <w:rPr>
          <w:sz w:val="24"/>
          <w:lang w:val="hr-HR"/>
        </w:rPr>
      </w:pPr>
    </w:p>
    <w:p w:rsidRDefault="00005397" w:rsidR="00005397" w:rsidRPr="007F7210">
      <w:pPr>
        <w:ind w:firstLine="720"/>
        <w:jc w:val="both"/>
        <w:rPr>
          <w:sz w:val="24"/>
          <w:lang w:val="hr-HR"/>
        </w:rPr>
      </w:pPr>
      <w:r w:rsidRPr="00A2322A">
        <w:rPr>
          <w:sz w:val="24"/>
          <w:lang w:val="hr-HR"/>
        </w:rPr>
        <w:tab/>
      </w:r>
      <w:r w:rsidRPr="00A2322A">
        <w:rPr>
          <w:sz w:val="24"/>
          <w:lang w:val="hr-HR"/>
        </w:rPr>
        <w:tab/>
      </w:r>
      <w:r w:rsidRPr="00A2322A">
        <w:rPr>
          <w:sz w:val="24"/>
          <w:lang w:val="hr-HR"/>
        </w:rPr>
        <w:tab/>
      </w:r>
      <w:r w:rsidRPr="00A2322A">
        <w:rPr>
          <w:sz w:val="24"/>
          <w:lang w:val="hr-HR"/>
        </w:rPr>
        <w:tab/>
      </w:r>
      <w:r w:rsidRPr="00A2322A">
        <w:rPr>
          <w:sz w:val="24"/>
          <w:lang w:val="hr-HR"/>
        </w:rPr>
        <w:tab/>
      </w:r>
      <w:r w:rsidRPr="00A2322A">
        <w:rPr>
          <w:sz w:val="24"/>
          <w:lang w:val="hr-HR"/>
        </w:rPr>
        <w:tab/>
      </w:r>
      <w:r w:rsidRPr="007F7210">
        <w:rPr>
          <w:sz w:val="24"/>
          <w:lang w:val="hr-HR"/>
        </w:rPr>
        <w:t>Sudac</w:t>
      </w:r>
    </w:p>
    <w:p w:rsidRDefault="00005397" w:rsidR="00005397" w:rsidRPr="007F7210">
      <w:pPr>
        <w:jc w:val="both"/>
        <w:rPr>
          <w:sz w:val="24"/>
          <w:lang w:val="hr-HR"/>
        </w:rPr>
      </w:pPr>
    </w:p>
    <w:p w:rsidRDefault="009F013E" w:rsidR="00E362A4">
      <w:pPr>
        <w:jc w:val="both"/>
        <w:rPr>
          <w:sz w:val="24"/>
          <w:lang w:val="hr-HR"/>
        </w:rPr>
      </w:pPr>
      <w:r w:rsidRPr="007F7210">
        <w:rPr>
          <w:sz w:val="24"/>
          <w:lang w:val="hr-HR"/>
        </w:rPr>
        <w:tab/>
      </w:r>
      <w:r w:rsidRPr="007F7210">
        <w:rPr>
          <w:sz w:val="24"/>
          <w:lang w:val="hr-HR"/>
        </w:rPr>
        <w:tab/>
      </w:r>
      <w:r w:rsidRPr="007F7210">
        <w:rPr>
          <w:sz w:val="24"/>
          <w:lang w:val="hr-HR"/>
        </w:rPr>
        <w:tab/>
      </w:r>
      <w:r w:rsidRPr="007F7210">
        <w:rPr>
          <w:sz w:val="24"/>
          <w:lang w:val="hr-HR"/>
        </w:rPr>
        <w:tab/>
      </w:r>
      <w:r w:rsidRPr="007F7210">
        <w:rPr>
          <w:sz w:val="24"/>
          <w:lang w:val="hr-HR"/>
        </w:rPr>
        <w:tab/>
      </w:r>
      <w:r w:rsidRPr="007F7210">
        <w:rPr>
          <w:sz w:val="24"/>
          <w:lang w:val="hr-HR"/>
        </w:rPr>
        <w:tab/>
      </w:r>
      <w:r w:rsidRPr="007F7210">
        <w:rPr>
          <w:sz w:val="24"/>
          <w:lang w:val="hr-HR"/>
        </w:rPr>
        <w:tab/>
        <w:t>D</w:t>
      </w:r>
      <w:r w:rsidR="00B67278">
        <w:rPr>
          <w:sz w:val="24"/>
          <w:lang w:val="hr-HR"/>
        </w:rPr>
        <w:t>almoslava Grgić,v.r.</w:t>
      </w:r>
    </w:p>
    <w:p w:rsidRDefault="00B67278" w:rsidR="00B67278">
      <w:pPr>
        <w:jc w:val="both"/>
        <w:rPr>
          <w:sz w:val="24"/>
          <w:lang w:val="hr-HR"/>
        </w:rPr>
      </w:pPr>
    </w:p>
    <w:p w:rsidRDefault="00B67278" w:rsidR="00B67278">
      <w:pPr>
        <w:jc w:val="both"/>
        <w:rPr>
          <w:sz w:val="24"/>
          <w:lang w:val="hr-HR"/>
        </w:rPr>
      </w:pPr>
    </w:p>
    <w:p w:rsidRDefault="0071141A" w:rsidR="0071141A">
      <w:pPr>
        <w:jc w:val="both"/>
        <w:rPr>
          <w:sz w:val="24"/>
          <w:lang w:val="hr-HR"/>
        </w:rPr>
      </w:pPr>
    </w:p>
    <w:p w:rsidRDefault="0071141A" w:rsidR="0071141A">
      <w:pPr>
        <w:jc w:val="both"/>
        <w:rPr>
          <w:sz w:val="24"/>
          <w:lang w:val="hr-HR"/>
        </w:rPr>
      </w:pPr>
    </w:p>
    <w:p w:rsidRDefault="009E158A" w:rsidR="00005397">
      <w:pPr>
        <w:jc w:val="both"/>
        <w:rPr>
          <w:sz w:val="24"/>
          <w:lang w:val="hr-HR"/>
        </w:rPr>
      </w:pPr>
      <w:r>
        <w:rPr>
          <w:sz w:val="24"/>
          <w:lang w:val="hr-HR"/>
        </w:rPr>
        <w:t>NAPOMENA:</w:t>
      </w:r>
    </w:p>
    <w:p w:rsidRDefault="009E158A" w:rsidR="009E158A">
      <w:pPr>
        <w:jc w:val="both"/>
        <w:rPr>
          <w:sz w:val="24"/>
          <w:lang w:val="hr-HR"/>
        </w:rPr>
      </w:pPr>
    </w:p>
    <w:p w:rsidRDefault="009E158A" w:rsidP="0023091E" w:rsidR="009E158A">
      <w:pPr>
        <w:jc w:val="both"/>
        <w:rPr>
          <w:sz w:val="24"/>
          <w:lang w:val="hr-HR"/>
        </w:rPr>
      </w:pPr>
      <w:r>
        <w:rPr>
          <w:sz w:val="24"/>
          <w:lang w:val="hr-HR"/>
        </w:rPr>
        <w:t>Protiv ovog zaključka nije dopuštena žalba.</w:t>
      </w:r>
    </w:p>
    <w:p w:rsidRDefault="0071141A" w:rsidP="0023091E" w:rsidR="0071141A">
      <w:pPr>
        <w:jc w:val="both"/>
        <w:rPr>
          <w:sz w:val="24"/>
          <w:lang w:val="hr-HR"/>
        </w:rPr>
      </w:pPr>
    </w:p>
    <w:p w:rsidRDefault="0071141A" w:rsidP="0023091E" w:rsidR="0071141A">
      <w:pPr>
        <w:jc w:val="both"/>
        <w:rPr>
          <w:sz w:val="24"/>
          <w:lang w:val="hr-HR"/>
        </w:rPr>
      </w:pPr>
    </w:p>
    <w:p w:rsidRDefault="009E158A" w:rsidP="0023091E" w:rsidR="009E158A">
      <w:pPr>
        <w:jc w:val="both"/>
        <w:rPr>
          <w:sz w:val="24"/>
          <w:lang w:val="hr-HR"/>
        </w:rPr>
      </w:pPr>
    </w:p>
    <w:p w:rsidRDefault="00005397" w:rsidP="0023091E" w:rsidR="00E20FD8">
      <w:pPr>
        <w:jc w:val="both"/>
        <w:rPr>
          <w:sz w:val="24"/>
          <w:lang w:val="hr-HR"/>
        </w:rPr>
      </w:pPr>
      <w:r w:rsidRPr="00A2322A">
        <w:rPr>
          <w:sz w:val="24"/>
          <w:lang w:val="hr-HR"/>
        </w:rPr>
        <w:t>D</w:t>
      </w:r>
      <w:r w:rsidR="00BE7775" w:rsidRPr="00A2322A">
        <w:rPr>
          <w:sz w:val="24"/>
          <w:lang w:val="hr-HR"/>
        </w:rPr>
        <w:t xml:space="preserve">OSTAVITI: </w:t>
      </w:r>
      <w:r w:rsidR="00381062" w:rsidRPr="00A2322A">
        <w:rPr>
          <w:sz w:val="24"/>
          <w:lang w:val="hr-HR"/>
        </w:rPr>
        <w:tab/>
      </w:r>
    </w:p>
    <w:p w:rsidRDefault="00A301FF" w:rsidP="009E158A" w:rsidR="00A301FF">
      <w:pPr>
        <w:jc w:val="both"/>
        <w:rPr>
          <w:sz w:val="24"/>
          <w:lang w:val="hr-HR"/>
        </w:rPr>
      </w:pPr>
    </w:p>
    <w:p w:rsidRDefault="00D737C8" w:rsidP="009E158A" w:rsidR="007F2A55">
      <w:pPr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punomoćnik </w:t>
      </w:r>
      <w:r w:rsidR="0071141A">
        <w:rPr>
          <w:sz w:val="24"/>
          <w:lang w:val="hr-HR"/>
        </w:rPr>
        <w:t>predlagatelj</w:t>
      </w:r>
      <w:r>
        <w:rPr>
          <w:sz w:val="24"/>
          <w:lang w:val="hr-HR"/>
        </w:rPr>
        <w:t>a</w:t>
      </w:r>
      <w:r w:rsidR="0071141A">
        <w:rPr>
          <w:sz w:val="24"/>
          <w:lang w:val="hr-HR"/>
        </w:rPr>
        <w:t xml:space="preserve"> – </w:t>
      </w:r>
      <w:r w:rsidR="009E158A">
        <w:rPr>
          <w:sz w:val="24"/>
          <w:lang w:val="hr-HR"/>
        </w:rPr>
        <w:t>po</w:t>
      </w:r>
      <w:r>
        <w:rPr>
          <w:sz w:val="24"/>
          <w:lang w:val="hr-HR"/>
        </w:rPr>
        <w:t>trošača</w:t>
      </w:r>
      <w:r w:rsidR="009E158A" w:rsidRPr="009E158A">
        <w:rPr>
          <w:sz w:val="24"/>
          <w:lang w:val="hr-HR"/>
        </w:rPr>
        <w:t xml:space="preserve"> putem e-oglasne ploče </w:t>
      </w:r>
    </w:p>
    <w:p w:rsidRDefault="00A301FF" w:rsidP="009E158A" w:rsidR="00A301FF" w:rsidRPr="009E158A">
      <w:pPr>
        <w:jc w:val="both"/>
        <w:rPr>
          <w:sz w:val="24"/>
          <w:lang w:val="hr-HR"/>
        </w:rPr>
      </w:pPr>
    </w:p>
    <w:p w:rsidRDefault="009E158A" w:rsidP="009E158A" w:rsidR="009E158A">
      <w:pPr>
        <w:jc w:val="both"/>
        <w:rPr>
          <w:sz w:val="24"/>
          <w:lang w:val="hr-HR"/>
        </w:rPr>
      </w:pPr>
    </w:p>
    <w:p w:rsidRDefault="009E158A" w:rsidP="009E158A" w:rsidR="009E158A" w:rsidRPr="009E158A">
      <w:pPr>
        <w:jc w:val="both"/>
        <w:rPr>
          <w:sz w:val="24"/>
          <w:lang w:val="hr-HR"/>
        </w:rPr>
      </w:pPr>
    </w:p>
    <w:p w:rsidRDefault="002865E1" w:rsidP="00C95F8C" w:rsidR="002865E1" w:rsidRPr="002865E1">
      <w:pPr>
        <w:ind w:firstLine="720" w:left="2160"/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                  </w:t>
      </w:r>
      <w:r w:rsidR="00CC51E5">
        <w:rPr>
          <w:sz w:val="24"/>
          <w:lang w:val="hr-HR"/>
        </w:rPr>
        <w:t xml:space="preserve">       </w:t>
      </w:r>
      <w:r>
        <w:rPr>
          <w:sz w:val="24"/>
          <w:lang w:val="hr-HR"/>
        </w:rPr>
        <w:t xml:space="preserve"> Za točnost otpravka-ovlašteni službenik</w:t>
      </w:r>
    </w:p>
    <w:p w:rsidRDefault="00AC725E" w:rsidP="00AC725E" w:rsidR="00AC725E" w:rsidRPr="00A2322A">
      <w:pPr>
        <w:ind w:left="4320"/>
        <w:jc w:val="both"/>
        <w:rPr>
          <w:sz w:val="24"/>
          <w:lang w:val="hr-HR"/>
        </w:rPr>
      </w:pPr>
      <w:r>
        <w:rPr>
          <w:sz w:val="24"/>
          <w:lang w:val="hr-HR"/>
        </w:rPr>
        <w:tab/>
      </w:r>
      <w:r>
        <w:rPr>
          <w:sz w:val="24"/>
          <w:lang w:val="hr-HR"/>
        </w:rPr>
        <w:tab/>
        <w:t xml:space="preserve">Ranka Đukić </w:t>
      </w:r>
    </w:p>
    <w:sectPr w:rsidR="00AC725E" w:rsidRPr="00A2322A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7330" w:rsidR="009B7330">
      <w:r>
        <w:separator/>
      </w:r>
    </w:p>
  </w:endnote>
  <w:endnote w:id="0" w:type="continuationSeparator">
    <w:p w:rsidRDefault="009B7330" w:rsidR="009B73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7330" w:rsidR="009B7330">
      <w:r>
        <w:separator/>
      </w:r>
    </w:p>
  </w:footnote>
  <w:footnote w:id="0" w:type="continuationSeparator">
    <w:p w:rsidRDefault="009B7330" w:rsidR="009B73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42E" w:rsidR="004174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41742E" w:rsidR="004174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42E" w:rsidR="004174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4536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362A4" w:rsidR="0041742E" w:rsidRPr="00AC725E">
    <w:pPr>
      <w:pStyle w:val="Zaglavlje"/>
      <w:jc w:val="right"/>
      <w:rPr>
        <w:bCs/>
        <w:sz w:val="24"/>
      </w:rPr>
    </w:pPr>
    <w:r>
      <w:rPr>
        <w:bCs/>
        <w:sz w:val="24"/>
      </w:rPr>
      <w:t xml:space="preserve">13. </w:t>
    </w:r>
    <w:r w:rsidR="0071141A">
      <w:rPr>
        <w:bCs/>
        <w:sz w:val="24"/>
      </w:rPr>
      <w:t>Sp-</w:t>
    </w:r>
    <w:r w:rsidR="00B67278">
      <w:rPr>
        <w:bCs/>
        <w:sz w:val="24"/>
      </w:rPr>
      <w:t>1</w:t>
    </w:r>
    <w:r w:rsidR="00D737C8">
      <w:rPr>
        <w:bCs/>
        <w:sz w:val="24"/>
      </w:rPr>
      <w:t>6</w:t>
    </w:r>
    <w:r w:rsidR="00064957">
      <w:rPr>
        <w:bCs/>
        <w:sz w:val="24"/>
      </w:rPr>
      <w:t>/</w:t>
    </w:r>
    <w:r w:rsidR="0071141A">
      <w:rPr>
        <w:bCs/>
        <w:sz w:val="24"/>
      </w:rPr>
      <w:t>201</w:t>
    </w:r>
    <w:r w:rsidR="00E45B9C">
      <w:rPr>
        <w:bCs/>
        <w:sz w:val="24"/>
      </w:rPr>
      <w:t>7</w:t>
    </w:r>
    <w:r w:rsidR="0071141A">
      <w:rPr>
        <w:bCs/>
        <w:sz w:val="24"/>
      </w:rPr>
      <w:t xml:space="preserve">-2                          </w:t>
    </w:r>
    <w:r w:rsidR="0041742E" w:rsidRPr="00AC725E">
      <w:rPr>
        <w:bCs/>
        <w:sz w:val="24"/>
      </w:rPr>
      <w:t xml:space="preserve">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27467"/>
    <w:multiLevelType w:val="hybridMultilevel"/>
    <w:tmpl w:val="DAEA04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7D0A03"/>
    <w:multiLevelType w:val="hybridMultilevel"/>
    <w:tmpl w:val="421CB6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E1E4DE6"/>
    <w:multiLevelType w:val="hybridMultilevel"/>
    <w:tmpl w:val="BF105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008257E"/>
    <w:multiLevelType w:val="singleLevel"/>
    <w:tmpl w:val="1AC8E3B2"/>
    <w:lvl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</w:abstractNum>
  <w:abstractNum w:abstractNumId="4">
    <w:nsid w:val="114B224A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15076AC9"/>
    <w:multiLevelType w:val="hybridMultilevel"/>
    <w:tmpl w:val="033EB3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F2C7F72"/>
    <w:multiLevelType w:val="hybridMultilevel"/>
    <w:tmpl w:val="F5A67A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BE7789A"/>
    <w:multiLevelType w:val="hybridMultilevel"/>
    <w:tmpl w:val="1A6ACF6E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</w:lvl>
  </w:abstractNum>
  <w:abstractNum w:abstractNumId="8">
    <w:nsid w:val="398C7813"/>
    <w:multiLevelType w:val="hybridMultilevel"/>
    <w:tmpl w:val="70865B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F781BFB"/>
    <w:multiLevelType w:val="hybridMultilevel"/>
    <w:tmpl w:val="87C04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170170C"/>
    <w:multiLevelType w:val="hybridMultilevel"/>
    <w:tmpl w:val="D2662B7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9172CE7"/>
    <w:multiLevelType w:val="hybridMultilevel"/>
    <w:tmpl w:val="460A80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E9D7EB7"/>
    <w:multiLevelType w:val="hybridMultilevel"/>
    <w:tmpl w:val="F1B43A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BB24D67"/>
    <w:multiLevelType w:val="hybridMultilevel"/>
    <w:tmpl w:val="778A75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3"/>
  </w:num>
  <w:num w:numId="3">
    <w:abstractNumId w:val="8"/>
  </w:num>
  <w:num w:numId="4">
    <w:abstractNumId w:val="11"/>
  </w:num>
  <w:num w:numId="5">
    <w:abstractNumId w:val="7"/>
  </w:num>
  <w:num w:numId="6">
    <w:abstractNumId w:val="13"/>
  </w:num>
  <w:num w:numId="7">
    <w:abstractNumId w:val="6"/>
  </w:num>
  <w:num w:numId="8">
    <w:abstractNumId w:val="12"/>
  </w:num>
  <w:num w:numId="9">
    <w:abstractNumId w:val="0"/>
  </w:num>
  <w:num w:numId="10">
    <w:abstractNumId w:val="2"/>
  </w:num>
  <w:num w:numId="11">
    <w:abstractNumId w:val="5"/>
  </w:num>
  <w:num w:numId="12">
    <w:abstractNumId w:val="1"/>
  </w:num>
  <w:num w:numId="13">
    <w:abstractNumId w:val="9"/>
  </w:num>
  <w:num w:numId="14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485F"/>
    <w:rsid w:val="00005397"/>
    <w:rsid w:val="0002247F"/>
    <w:rsid w:val="00027D53"/>
    <w:rsid w:val="000330B8"/>
    <w:rsid w:val="00033922"/>
    <w:rsid w:val="0004536A"/>
    <w:rsid w:val="00064957"/>
    <w:rsid w:val="00071D24"/>
    <w:rsid w:val="000956DE"/>
    <w:rsid w:val="000A459B"/>
    <w:rsid w:val="000C0284"/>
    <w:rsid w:val="000C1E8C"/>
    <w:rsid w:val="000C2786"/>
    <w:rsid w:val="000C7A6F"/>
    <w:rsid w:val="000D06C2"/>
    <w:rsid w:val="000D35F6"/>
    <w:rsid w:val="000F6ECE"/>
    <w:rsid w:val="001013BF"/>
    <w:rsid w:val="0010536B"/>
    <w:rsid w:val="0011081D"/>
    <w:rsid w:val="00112C06"/>
    <w:rsid w:val="0011583C"/>
    <w:rsid w:val="00133418"/>
    <w:rsid w:val="00133AF7"/>
    <w:rsid w:val="001347F9"/>
    <w:rsid w:val="00146E1E"/>
    <w:rsid w:val="00155817"/>
    <w:rsid w:val="00167D7A"/>
    <w:rsid w:val="0017676D"/>
    <w:rsid w:val="00186536"/>
    <w:rsid w:val="00193559"/>
    <w:rsid w:val="001A5607"/>
    <w:rsid w:val="001C119C"/>
    <w:rsid w:val="001E0E4B"/>
    <w:rsid w:val="001E10C2"/>
    <w:rsid w:val="00216B0A"/>
    <w:rsid w:val="0022678E"/>
    <w:rsid w:val="0023091E"/>
    <w:rsid w:val="002425E1"/>
    <w:rsid w:val="00244F5E"/>
    <w:rsid w:val="00262DA3"/>
    <w:rsid w:val="00275FD1"/>
    <w:rsid w:val="002865E1"/>
    <w:rsid w:val="002D7669"/>
    <w:rsid w:val="002E0D8F"/>
    <w:rsid w:val="002F7D76"/>
    <w:rsid w:val="0030039B"/>
    <w:rsid w:val="00311BB2"/>
    <w:rsid w:val="00330788"/>
    <w:rsid w:val="003415BE"/>
    <w:rsid w:val="00353961"/>
    <w:rsid w:val="003633E0"/>
    <w:rsid w:val="00381062"/>
    <w:rsid w:val="00391BB2"/>
    <w:rsid w:val="003D1493"/>
    <w:rsid w:val="003D73E7"/>
    <w:rsid w:val="003D7917"/>
    <w:rsid w:val="003F7448"/>
    <w:rsid w:val="0041742E"/>
    <w:rsid w:val="00432322"/>
    <w:rsid w:val="004451B7"/>
    <w:rsid w:val="004B1DB4"/>
    <w:rsid w:val="004E274C"/>
    <w:rsid w:val="004E45AC"/>
    <w:rsid w:val="00502420"/>
    <w:rsid w:val="00504700"/>
    <w:rsid w:val="00525E89"/>
    <w:rsid w:val="00545CB2"/>
    <w:rsid w:val="00552DE0"/>
    <w:rsid w:val="005627EB"/>
    <w:rsid w:val="00573984"/>
    <w:rsid w:val="00594910"/>
    <w:rsid w:val="00595E72"/>
    <w:rsid w:val="00597A78"/>
    <w:rsid w:val="005A5A54"/>
    <w:rsid w:val="005A5B45"/>
    <w:rsid w:val="005B06E5"/>
    <w:rsid w:val="005B6842"/>
    <w:rsid w:val="005C7FE8"/>
    <w:rsid w:val="005E50D2"/>
    <w:rsid w:val="00602756"/>
    <w:rsid w:val="006359D1"/>
    <w:rsid w:val="00637B4F"/>
    <w:rsid w:val="00663A2F"/>
    <w:rsid w:val="0068193A"/>
    <w:rsid w:val="00692CFE"/>
    <w:rsid w:val="0069690F"/>
    <w:rsid w:val="006A0797"/>
    <w:rsid w:val="006B409A"/>
    <w:rsid w:val="006B5FEE"/>
    <w:rsid w:val="006C631C"/>
    <w:rsid w:val="006C644A"/>
    <w:rsid w:val="006D57FE"/>
    <w:rsid w:val="006E3066"/>
    <w:rsid w:val="006F57E3"/>
    <w:rsid w:val="00704783"/>
    <w:rsid w:val="0071141A"/>
    <w:rsid w:val="00711E20"/>
    <w:rsid w:val="0071517A"/>
    <w:rsid w:val="00721EE0"/>
    <w:rsid w:val="00730C04"/>
    <w:rsid w:val="00735196"/>
    <w:rsid w:val="007405E6"/>
    <w:rsid w:val="007431D3"/>
    <w:rsid w:val="0074330C"/>
    <w:rsid w:val="00767326"/>
    <w:rsid w:val="00785AC1"/>
    <w:rsid w:val="00786B0E"/>
    <w:rsid w:val="00794FA1"/>
    <w:rsid w:val="007A1EC0"/>
    <w:rsid w:val="007B0FCA"/>
    <w:rsid w:val="007B2881"/>
    <w:rsid w:val="007B3C4A"/>
    <w:rsid w:val="007C6837"/>
    <w:rsid w:val="007D0A78"/>
    <w:rsid w:val="007E03B7"/>
    <w:rsid w:val="007F2A55"/>
    <w:rsid w:val="007F7210"/>
    <w:rsid w:val="00803C86"/>
    <w:rsid w:val="0081111E"/>
    <w:rsid w:val="00813178"/>
    <w:rsid w:val="00816FE9"/>
    <w:rsid w:val="008220C0"/>
    <w:rsid w:val="00831549"/>
    <w:rsid w:val="00831A11"/>
    <w:rsid w:val="00833CB7"/>
    <w:rsid w:val="00835838"/>
    <w:rsid w:val="00842F89"/>
    <w:rsid w:val="0085512F"/>
    <w:rsid w:val="00871DE8"/>
    <w:rsid w:val="008743E9"/>
    <w:rsid w:val="008A2AB3"/>
    <w:rsid w:val="008B4380"/>
    <w:rsid w:val="008B5115"/>
    <w:rsid w:val="008F084B"/>
    <w:rsid w:val="0090167E"/>
    <w:rsid w:val="00912195"/>
    <w:rsid w:val="0092646D"/>
    <w:rsid w:val="00937969"/>
    <w:rsid w:val="00960083"/>
    <w:rsid w:val="00961FA9"/>
    <w:rsid w:val="009662C2"/>
    <w:rsid w:val="00976A59"/>
    <w:rsid w:val="00986ED9"/>
    <w:rsid w:val="00993BCC"/>
    <w:rsid w:val="00994EDE"/>
    <w:rsid w:val="009A604F"/>
    <w:rsid w:val="009B7330"/>
    <w:rsid w:val="009B7F8A"/>
    <w:rsid w:val="009E158A"/>
    <w:rsid w:val="009E1DCF"/>
    <w:rsid w:val="009F013E"/>
    <w:rsid w:val="009F2E59"/>
    <w:rsid w:val="009F4763"/>
    <w:rsid w:val="00A111D7"/>
    <w:rsid w:val="00A160A5"/>
    <w:rsid w:val="00A2322A"/>
    <w:rsid w:val="00A301FF"/>
    <w:rsid w:val="00A57002"/>
    <w:rsid w:val="00A71C22"/>
    <w:rsid w:val="00A84F04"/>
    <w:rsid w:val="00A91CED"/>
    <w:rsid w:val="00A927B5"/>
    <w:rsid w:val="00AA0AAD"/>
    <w:rsid w:val="00AB7442"/>
    <w:rsid w:val="00AC558C"/>
    <w:rsid w:val="00AC725E"/>
    <w:rsid w:val="00AD1A57"/>
    <w:rsid w:val="00AE704F"/>
    <w:rsid w:val="00B06C8C"/>
    <w:rsid w:val="00B07DE2"/>
    <w:rsid w:val="00B105D1"/>
    <w:rsid w:val="00B12594"/>
    <w:rsid w:val="00B21CF6"/>
    <w:rsid w:val="00B25A84"/>
    <w:rsid w:val="00B33D83"/>
    <w:rsid w:val="00B627B7"/>
    <w:rsid w:val="00B62D8A"/>
    <w:rsid w:val="00B67278"/>
    <w:rsid w:val="00B724B6"/>
    <w:rsid w:val="00B73237"/>
    <w:rsid w:val="00B73395"/>
    <w:rsid w:val="00B859C1"/>
    <w:rsid w:val="00B95EFC"/>
    <w:rsid w:val="00BA42A6"/>
    <w:rsid w:val="00BE7775"/>
    <w:rsid w:val="00C04B8C"/>
    <w:rsid w:val="00C11AB2"/>
    <w:rsid w:val="00C136E9"/>
    <w:rsid w:val="00C174EE"/>
    <w:rsid w:val="00C24B2A"/>
    <w:rsid w:val="00C259CD"/>
    <w:rsid w:val="00C4662F"/>
    <w:rsid w:val="00C717E8"/>
    <w:rsid w:val="00C71998"/>
    <w:rsid w:val="00C75D20"/>
    <w:rsid w:val="00C81D5B"/>
    <w:rsid w:val="00C83BFF"/>
    <w:rsid w:val="00C92052"/>
    <w:rsid w:val="00C9287B"/>
    <w:rsid w:val="00C95F8C"/>
    <w:rsid w:val="00CA1447"/>
    <w:rsid w:val="00CA32C4"/>
    <w:rsid w:val="00CA4AD8"/>
    <w:rsid w:val="00CC51E5"/>
    <w:rsid w:val="00CD40F6"/>
    <w:rsid w:val="00CE6761"/>
    <w:rsid w:val="00CF6056"/>
    <w:rsid w:val="00D03674"/>
    <w:rsid w:val="00D04A45"/>
    <w:rsid w:val="00D050C4"/>
    <w:rsid w:val="00D0546C"/>
    <w:rsid w:val="00D06B98"/>
    <w:rsid w:val="00D43580"/>
    <w:rsid w:val="00D65282"/>
    <w:rsid w:val="00D737C8"/>
    <w:rsid w:val="00D87514"/>
    <w:rsid w:val="00D8756B"/>
    <w:rsid w:val="00D9488F"/>
    <w:rsid w:val="00DA6B4C"/>
    <w:rsid w:val="00DA7E0C"/>
    <w:rsid w:val="00DB0D39"/>
    <w:rsid w:val="00DB2ADA"/>
    <w:rsid w:val="00DC7EC6"/>
    <w:rsid w:val="00DE0086"/>
    <w:rsid w:val="00E1053F"/>
    <w:rsid w:val="00E1504B"/>
    <w:rsid w:val="00E15DCB"/>
    <w:rsid w:val="00E15E32"/>
    <w:rsid w:val="00E175E0"/>
    <w:rsid w:val="00E20FD8"/>
    <w:rsid w:val="00E237DA"/>
    <w:rsid w:val="00E358C4"/>
    <w:rsid w:val="00E359B6"/>
    <w:rsid w:val="00E362A4"/>
    <w:rsid w:val="00E40FA9"/>
    <w:rsid w:val="00E41EB8"/>
    <w:rsid w:val="00E45B9C"/>
    <w:rsid w:val="00E65D68"/>
    <w:rsid w:val="00E6624E"/>
    <w:rsid w:val="00E71855"/>
    <w:rsid w:val="00E748F8"/>
    <w:rsid w:val="00E92D98"/>
    <w:rsid w:val="00EA55DB"/>
    <w:rsid w:val="00EC0AF8"/>
    <w:rsid w:val="00EC2315"/>
    <w:rsid w:val="00EC485F"/>
    <w:rsid w:val="00EC70FF"/>
    <w:rsid w:val="00F03FC6"/>
    <w:rsid w:val="00F12108"/>
    <w:rsid w:val="00F30863"/>
    <w:rsid w:val="00F30990"/>
    <w:rsid w:val="00F316B4"/>
    <w:rsid w:val="00F35A42"/>
    <w:rsid w:val="00F35C9D"/>
    <w:rsid w:val="00F4325B"/>
    <w:rsid w:val="00F43A29"/>
    <w:rsid w:val="00F50723"/>
    <w:rsid w:val="00F57E39"/>
    <w:rsid w:val="00F651DE"/>
    <w:rsid w:val="00F9070B"/>
    <w:rsid w:val="00FA1728"/>
    <w:rsid w:val="00FA4260"/>
    <w:rsid w:val="00FA4B92"/>
    <w:rsid w:val="00FF4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sz w:val="24"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sz w:val="24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45CB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F651DE"/>
    <w:rPr>
      <w:sz w:val="24"/>
    </w:rPr>
  </w:style>
  <w:style w:styleId="Odlomakpopisa" w:type="paragraph">
    <w:name w:val="List Paragraph"/>
    <w:basedOn w:val="Normal"/>
    <w:uiPriority w:val="34"/>
    <w:qFormat/>
    <w:rsid w:val="007F2A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0A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0A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0A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0A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0A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sz w:val="24"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sz w:val="24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45CB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F651DE"/>
    <w:rPr>
      <w:sz w:val="24"/>
    </w:rPr>
  </w:style>
  <w:style w:styleId="Odlomakpopisa" w:type="paragraph">
    <w:name w:val="List Paragraph"/>
    <w:basedOn w:val="Normal"/>
    <w:uiPriority w:val="34"/>
    <w:qFormat/>
    <w:rsid w:val="007F2A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0A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0A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0A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0A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0A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700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srpnja 2017.</izvorni_sadrzaj>
    <derivirana_varijabla naziv="DomainObject.DatumDonosenjaOdluke_1">31.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Dalmoslava</izvorni_sadrzaj>
    <derivirana_varijabla naziv="DomainObject.DonositeljOdluke.Ime_1">Dalmoslava</derivirana_varijabla>
  </DomainObject.DonositeljOdluke.Ime>
  <DomainObject.DonositeljOdluke.Prezime>
    <izvorni_sadrzaj>Grgić</izvorni_sadrzaj>
    <derivirana_varijabla naziv="DomainObject.DonositeljOdluke.Prezime_1">Grgić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</izvorni_sadrzaj>
    <derivirana_varijabla naziv="DomainObject.Predmet.Broj_1">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2017.</izvorni_sadrzaj>
    <derivirana_varijabla naziv="DomainObject.Predmet.DatumOsnivanja_1">26.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Sp-16/2017</izvorni_sadrzaj>
    <derivirana_varijabla naziv="DomainObject.Predmet.OznakaBroj_1">Sp-16/2017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13.ref.</izvorni_sadrzaj>
    <derivirana_varijabla naziv="DomainObject.Predmet.Referada.Oznaka_1">13.ref.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Dalmoslava Grgić</izvorni_sadrzaj>
    <derivirana_varijabla naziv="DomainObject.Predmet.Referada.Sudac_1">Dalmoslava Grgić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Branko Žulj</izvorni_sadrzaj>
    <derivirana_varijabla naziv="DomainObject.Predmet.StrankaFormated_1">  Branko Žulj</derivirana_varijabla>
  </DomainObject.Predmet.StrankaFormated>
  <DomainObject.Predmet.StrankaFormatedOIB>
    <izvorni_sadrzaj>  Branko Žulj, OIB 93915282580</izvorni_sadrzaj>
    <derivirana_varijabla naziv="DomainObject.Predmet.StrankaFormatedOIB_1">  Branko Žulj, OIB 93915282580</derivirana_varijabla>
  </DomainObject.Predmet.StrankaFormatedOIB>
  <DomainObject.Predmet.StrankaFormatedWithAdress>
    <izvorni_sadrzaj> Branko Žulj, Stjepana Radića 36, 31000 Osijek</izvorni_sadrzaj>
    <derivirana_varijabla naziv="DomainObject.Predmet.StrankaFormatedWithAdress_1"> Branko Žulj, Stjepana Radića 36, 31000 Osijek</derivirana_varijabla>
  </DomainObject.Predmet.StrankaFormatedWithAdress>
  <DomainObject.Predmet.StrankaFormatedWithAdressOIB>
    <izvorni_sadrzaj> Branko Žulj, OIB 93915282580, Stjepana Radića 36, 31000 Osijek</izvorni_sadrzaj>
    <derivirana_varijabla naziv="DomainObject.Predmet.StrankaFormatedWithAdressOIB_1"> Branko Žulj, OIB 93915282580, Stjepana Radića 36, 31000 Osijek</derivirana_varijabla>
  </DomainObject.Predmet.StrankaFormatedWithAdressOIB>
  <DomainObject.Predmet.StrankaWithAdress>
    <izvorni_sadrzaj>Branko Žulj Stjepana Radića 36,31000 Osijek</izvorni_sadrzaj>
    <derivirana_varijabla naziv="DomainObject.Predmet.StrankaWithAdress_1">Branko Žulj Stjepana Radića 36,31000 Osijek</derivirana_varijabla>
  </DomainObject.Predmet.StrankaWithAdress>
  <DomainObject.Predmet.StrankaWithAdressOIB>
    <izvorni_sadrzaj>Branko Žulj, OIB 93915282580, Stjepana Radića 36,31000 Osijek</izvorni_sadrzaj>
    <derivirana_varijabla naziv="DomainObject.Predmet.StrankaWithAdressOIB_1">Branko Žulj, OIB 93915282580, Stjepana Radića 36,31000 Osijek</derivirana_varijabla>
  </DomainObject.Predmet.StrankaWithAdressOIB>
  <DomainObject.Predmet.StrankaNazivFormated>
    <izvorni_sadrzaj>Branko Žulj</izvorni_sadrzaj>
    <derivirana_varijabla naziv="DomainObject.Predmet.StrankaNazivFormated_1">Branko Žulj</derivirana_varijabla>
  </DomainObject.Predmet.StrankaNazivFormated>
  <DomainObject.Predmet.StrankaNazivFormatedOIB>
    <izvorni_sadrzaj>Branko Žulj, OIB 93915282580</izvorni_sadrzaj>
    <derivirana_varijabla naziv="DomainObject.Predmet.StrankaNazivFormatedOIB_1">Branko Žulj, OIB 93915282580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KATICA BOGDAN</izvorni_sadrzaj>
    <derivirana_varijabla naziv="DomainObject.Predmet.Zapisnicar_1">KATICA BOGDAN</derivirana_varijabla>
  </DomainObject.Predmet.Zapisnicar>
  <DomainObject.Predmet.StrankaListFormated>
    <izvorni_sadrzaj>
      <item>Branko Žulj</item>
    </izvorni_sadrzaj>
    <derivirana_varijabla naziv="DomainObject.Predmet.StrankaListFormated_1">
      <item>Branko Žulj</item>
    </derivirana_varijabla>
  </DomainObject.Predmet.StrankaListFormated>
  <DomainObject.Predmet.StrankaListFormatedOIB>
    <izvorni_sadrzaj>
      <item>Branko Žulj, OIB 93915282580</item>
    </izvorni_sadrzaj>
    <derivirana_varijabla naziv="DomainObject.Predmet.StrankaListFormatedOIB_1">
      <item>Branko Žulj, OIB 93915282580</item>
    </derivirana_varijabla>
  </DomainObject.Predmet.StrankaListFormatedOIB>
  <DomainObject.Predmet.StrankaListFormatedWithAdress>
    <izvorni_sadrzaj>
      <item>Branko Žulj, Stjepana Radića 36, 31000 Osijek</item>
    </izvorni_sadrzaj>
    <derivirana_varijabla naziv="DomainObject.Predmet.StrankaListFormatedWithAdress_1">
      <item>Branko Žulj, Stjepana Radića 36, 31000 Osijek</item>
    </derivirana_varijabla>
  </DomainObject.Predmet.StrankaListFormatedWithAdress>
  <DomainObject.Predmet.StrankaListFormatedWithAdressOIB>
    <izvorni_sadrzaj>
      <item>Branko Žulj, OIB 93915282580, Stjepana Radića 36, 31000 Osijek</item>
    </izvorni_sadrzaj>
    <derivirana_varijabla naziv="DomainObject.Predmet.StrankaListFormatedWithAdressOIB_1">
      <item>Branko Žulj, OIB 93915282580, Stjepana Radića 36, 31000 Osijek</item>
    </derivirana_varijabla>
  </DomainObject.Predmet.StrankaListFormatedWithAdressOIB>
  <DomainObject.Predmet.StrankaListNazivFormated>
    <izvorni_sadrzaj>
      <item>Branko Žulj</item>
    </izvorni_sadrzaj>
    <derivirana_varijabla naziv="DomainObject.Predmet.StrankaListNazivFormated_1">
      <item>Branko Žulj</item>
    </derivirana_varijabla>
  </DomainObject.Predmet.StrankaListNazivFormated>
  <DomainObject.Predmet.StrankaListNazivFormatedOIB>
    <izvorni_sadrzaj>
      <item>Branko Žulj, OIB 93915282580</item>
    </izvorni_sadrzaj>
    <derivirana_varijabla naziv="DomainObject.Predmet.StrankaListNazivFormatedOIB_1">
      <item>Branko Žulj, OIB 93915282580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Odvjetnica  Martina Alagić</item>
    </izvorni_sadrzaj>
    <derivirana_varijabla naziv="DomainObject.Predmet.OstaliListFormated_1">
      <item>Odvjetnica  Martina Alagić</item>
    </derivirana_varijabla>
  </DomainObject.Predmet.OstaliListFormated>
  <DomainObject.Predmet.OstaliListFormatedOIB>
    <izvorni_sadrzaj>
      <item>Odvjetnica  Martina Alagić, OIB 06438563790</item>
    </izvorni_sadrzaj>
    <derivirana_varijabla naziv="DomainObject.Predmet.OstaliListFormatedOIB_1">
      <item>Odvjetnica  Martina Alagić, OIB 06438563790</item>
    </derivirana_varijabla>
  </DomainObject.Predmet.OstaliListFormatedOIB>
  <DomainObject.Predmet.OstaliListFormatedWithAdress>
    <izvorni_sadrzaj>
      <item>Odvjetnica  Martina Alagić, J. J. Strossmayera 5a/12, 32000 Vukovar</item>
    </izvorni_sadrzaj>
    <derivirana_varijabla naziv="DomainObject.Predmet.OstaliListFormatedWithAdress_1">
      <item>Odvjetnica  Martina Alagić, J. J. Strossmayera 5a/12, 32000 Vukovar</item>
    </derivirana_varijabla>
  </DomainObject.Predmet.OstaliListFormatedWithAdress>
  <DomainObject.Predmet.OstaliListFormatedWithAdressOIB>
    <izvorni_sadrzaj>
      <item>Odvjetnica  Martina Alagić, OIB 06438563790, J. J. Strossmayera 5a/12, 32000 Vukovar</item>
    </izvorni_sadrzaj>
    <derivirana_varijabla naziv="DomainObject.Predmet.OstaliListFormatedWithAdressOIB_1">
      <item>Odvjetnica  Martina Alagić, OIB 06438563790, J. J. Strossmayera 5a/12, 32000 Vukovar</item>
    </derivirana_varijabla>
  </DomainObject.Predmet.OstaliListFormatedWithAdressOIB>
  <DomainObject.Predmet.OstaliListNazivFormated>
    <izvorni_sadrzaj>
      <item>Odvjetnica  Martina Alagić</item>
    </izvorni_sadrzaj>
    <derivirana_varijabla naziv="DomainObject.Predmet.OstaliListNazivFormated_1">
      <item>Odvjetnica  Martina Alagić</item>
    </derivirana_varijabla>
  </DomainObject.Predmet.OstaliListNazivFormated>
  <DomainObject.Predmet.OstaliListNazivFormatedOIB>
    <izvorni_sadrzaj>
      <item>Odvjetnica  Martina Alagić, OIB 06438563790</item>
    </izvorni_sadrzaj>
    <derivirana_varijabla naziv="DomainObject.Predmet.OstaliListNazivFormatedOIB_1">
      <item>Odvjetnica  Martina Alagić, OIB 06438563790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31. srpnja 2017.</izvorni_sadrzaj>
    <derivirana_varijabla naziv="DomainObject.Datum_1">31.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Branko Žulj</izvorni_sadrzaj>
    <derivirana_varijabla naziv="DomainObject.Predmet.StrankaIDrugi_1">Branko Žulj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Branko Žulj, OIB 93915282580, Stjepana Radića 36, 31000 Osijek</izvorni_sadrzaj>
    <derivirana_varijabla naziv="DomainObject.Predmet.StrankaIDrugiAdressOIB_1">Branko Žulj, OIB 93915282580, Stjepana Radića 36,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Branko Žulj</item>
      <item>Odvjetnica  Martina Alagić</item>
    </izvorni_sadrzaj>
    <derivirana_varijabla naziv="DomainObject.Predmet.SudioniciListNaziv_1">
      <item>Branko Žulj</item>
      <item>Odvjetnica  Martina Alagić</item>
    </derivirana_varijabla>
  </DomainObject.Predmet.SudioniciListNaziv>
  <DomainObject.Predmet.SudioniciListAdressOIB>
    <izvorni_sadrzaj>
      <item>Branko Žulj, OIB 93915282580, Stjepana Radića 36,31000 Osijek</item>
      <item>Odvjetnica  Martina Alagić, OIB 06438563790, J. J. Strossmayera 5a/12,32000 Vukovar</item>
    </izvorni_sadrzaj>
    <derivirana_varijabla naziv="DomainObject.Predmet.SudioniciListAdressOIB_1">
      <item>Branko Žulj, OIB 93915282580, Stjepana Radića 36,31000 Osijek</item>
      <item>Odvjetnica  Martina Alagić, OIB 06438563790, J. J. Strossmayera 5a/12,32000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93915282580</item>
      <item>, OIB 06438563790</item>
    </izvorni_sadrzaj>
    <derivirana_varijabla naziv="DomainObject.Predmet.SudioniciListNazivOIB_1">
      <item>, OIB 93915282580</item>
      <item>, OIB 06438563790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59E665-5210-4F46-B637-2396ECC9BB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SUD</properties:Company>
  <properties:Pages>2</properties:Pages>
  <properties:Words>270</properties:Words>
  <properties:Characters>1579</properties:Characters>
  <properties:Lines>76</properties:Lines>
  <properties:Paragraphs>26</properties:Paragraphs>
  <properties:TotalTime>209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XVI P-145/02-3</vt:lpstr>
    </vt:vector>
  </properties:TitlesOfParts>
  <properties:LinksUpToDate>false</properties:LinksUpToDate>
  <properties:CharactersWithSpaces>1904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2016-09-27T11:23:00Z</dcterms:created>
  <dc:creator>SUD</dc:creator>
  <cp:lastModifiedBy>Katica Bogdan</cp:lastModifiedBy>
  <cp:lastPrinted>2016-11-30T08:01:00Z</cp:lastPrinted>
  <dcterms:modified xmlns:xsi="http://www.w3.org/2001/XMLSchema-instance" xsi:type="dcterms:W3CDTF">2017-07-31T07:23:00Z</dcterms:modified>
  <cp:revision>29</cp:revision>
  <dc:title>Broj: XVI P-145/02-3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