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da81" w14:paraId="a58da81" w:rsidRDefault="0058716C" w:rsidP="0058716C" w:rsidR="0058716C">
      <w:pPr>
        <w15:collapsed w:val="false"/>
      </w:pPr>
      <w:bookmarkStart w:name="_GoBack" w:id="0"/>
      <w:bookmarkEnd w:id="0"/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281DA6" w:rsidP="00951A1B" w:rsidR="00281DA6">
      <w:pPr>
        <w:jc w:val="center"/>
      </w:pPr>
    </w:p>
    <w:p w:rsidRDefault="00281DA6" w:rsidP="00951A1B" w:rsidR="00281DA6">
      <w:pPr>
        <w:jc w:val="center"/>
      </w:pPr>
    </w:p>
    <w:p w:rsidRDefault="00281DA6" w:rsidP="00951A1B" w:rsidR="00281DA6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DC2D6E" w:rsidP="00951A1B" w:rsidR="00DC2D6E">
      <w:pPr>
        <w:jc w:val="center"/>
      </w:pPr>
    </w:p>
    <w:p w:rsidRDefault="007A52BF" w:rsidP="007A52BF" w:rsidR="00DC2D6E">
      <w:pPr>
        <w:jc w:val="both"/>
      </w:pPr>
      <w:r>
        <w:t xml:space="preserve">              </w:t>
      </w:r>
      <w:r w:rsidRPr="007A52BF">
        <w:t>Trgovački sud u Rijeci po stečajnoj sutkinji Emi Brdovčak, u stečajnom postupku nad dužnikom MINERVA d.o.o. u stečaju Medulin, Sad 33, OIB: 39758550332, MBS:  080158574 , kojeg zastupa stečajni upravitelj Damir Majstorović iz Pule, Koparska</w:t>
      </w:r>
      <w:r>
        <w:t xml:space="preserve"> 37, 10. studenoga</w:t>
      </w:r>
      <w:r w:rsidRPr="007A52BF">
        <w:t xml:space="preserve"> 2015.,</w:t>
      </w:r>
    </w:p>
    <w:p w:rsidRDefault="00807812" w:rsidP="00951A1B" w:rsidR="00807812">
      <w:pPr>
        <w:jc w:val="center"/>
      </w:pPr>
    </w:p>
    <w:p w:rsidRDefault="00951A1B" w:rsidP="00281DA6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951A1B" w:rsidR="00D102B0">
      <w:pPr>
        <w:numPr>
          <w:ilvl w:val="12"/>
          <w:numId w:val="0"/>
        </w:numPr>
        <w:jc w:val="both"/>
      </w:pPr>
      <w:r>
        <w:t xml:space="preserve">I. </w:t>
      </w:r>
      <w:r w:rsidR="00281DA6">
        <w:tab/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</w:p>
    <w:p w:rsidRDefault="00B00775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18. siječnja</w:t>
      </w:r>
      <w:r w:rsidR="00DC2D6E">
        <w:rPr>
          <w:b/>
        </w:rPr>
        <w:t xml:space="preserve"> </w:t>
      </w:r>
      <w:r w:rsidR="00807812">
        <w:rPr>
          <w:b/>
        </w:rPr>
        <w:t>201</w:t>
      </w:r>
      <w:r w:rsidR="00F81BF2">
        <w:rPr>
          <w:b/>
        </w:rPr>
        <w:t>6</w:t>
      </w:r>
      <w:r w:rsidR="00807812">
        <w:rPr>
          <w:b/>
        </w:rPr>
        <w:t>. u 11</w:t>
      </w:r>
      <w:r w:rsidR="00DC2D6E">
        <w:rPr>
          <w:b/>
        </w:rPr>
        <w:t>:15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D102B0" w:rsidR="00951A1B">
      <w:pPr>
        <w:numPr>
          <w:ilvl w:val="12"/>
          <w:numId w:val="0"/>
        </w:numPr>
        <w:ind w:hanging="720" w:left="720"/>
        <w:jc w:val="center"/>
      </w:pPr>
    </w:p>
    <w:p w:rsidRDefault="00DC2D6E" w:rsidP="00281DA6" w:rsidR="00951A1B">
      <w:pPr>
        <w:numPr>
          <w:ilvl w:val="12"/>
          <w:numId w:val="0"/>
        </w:numPr>
        <w:jc w:val="both"/>
      </w:pPr>
      <w:r>
        <w:t xml:space="preserve">II. </w:t>
      </w:r>
      <w:r w:rsidR="00281DA6">
        <w:tab/>
      </w:r>
      <w:r>
        <w:t>Nalaže se vjerovnicima</w:t>
      </w:r>
      <w:r w:rsidR="00B00775">
        <w:t xml:space="preserve"> SILVIJI VUKOVIĆ iz Zagreba, Siget 21 b, OIB: 52338573586 i HRVATSKA RADIOTELEVIZIJA, Zagreb, Prisavlje 3, OIB: 68419124305</w:t>
      </w:r>
      <w:r w:rsidR="00BB6AEF">
        <w:t xml:space="preserve">, </w:t>
      </w:r>
      <w:r w:rsidR="00951A1B">
        <w:t xml:space="preserve">da u roku od petnaest dana od dana primitka ovog rješenja </w:t>
      </w:r>
      <w:r w:rsidR="00BB6AEF">
        <w:t>solidarno uplate predujam u iznosu od 5</w:t>
      </w:r>
      <w:r w:rsidR="00951A1B">
        <w:t>00,00 kn za pokriće troškova zakazanog ročišta.</w:t>
      </w:r>
      <w:r w:rsidR="00BB6AEF">
        <w:t xml:space="preserve"> Uplatu je potrebno izvršiti </w:t>
      </w:r>
      <w:r w:rsidR="00BB6AEF" w:rsidRPr="00BB6AEF">
        <w:t>na prolazni depozit Trgovačkog suda u Rijeci koji se vodi kod Hrvatske poštanske banke d.d. Zagreb, broj HR 592390</w:t>
      </w:r>
      <w:r w:rsidR="00BB6AEF">
        <w:t>0</w:t>
      </w:r>
      <w:r w:rsidR="00B00775">
        <w:t>011300002703 s naznakom 8 St-596/13</w:t>
      </w:r>
      <w:r w:rsidR="00BB6AEF" w:rsidRPr="00BB6AEF">
        <w:t>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281DA6" w:rsidR="00951A1B">
      <w:pPr>
        <w:numPr>
          <w:ilvl w:val="12"/>
          <w:numId w:val="0"/>
        </w:numPr>
        <w:jc w:val="both"/>
      </w:pPr>
      <w:r>
        <w:t xml:space="preserve">III. </w:t>
      </w:r>
      <w:r w:rsidR="00281DA6">
        <w:tab/>
      </w:r>
      <w:r>
        <w:t xml:space="preserve">Ako se predujam ne uplati u roku posebno se </w:t>
      </w:r>
      <w:r w:rsidR="00281DA6">
        <w:t>ispitno ročište neće održati, a n</w:t>
      </w:r>
      <w:r w:rsidR="00807812">
        <w:t>epravodobna prijave će biti odbačena</w:t>
      </w:r>
      <w:r>
        <w:t>.</w:t>
      </w:r>
    </w:p>
    <w:p w:rsidRDefault="00951A1B" w:rsidP="00951A1B" w:rsidR="00951A1B">
      <w:pPr>
        <w:numPr>
          <w:ilvl w:val="12"/>
          <w:numId w:val="0"/>
        </w:numPr>
      </w:pPr>
    </w:p>
    <w:p w:rsidRDefault="00951A1B" w:rsidP="00951A1B" w:rsidR="00D102B0">
      <w:pPr>
        <w:pStyle w:val="Tijeloteksta"/>
        <w:ind w:firstLine="720"/>
        <w:jc w:val="center"/>
        <w:rPr>
          <w:lang w:eastAsia="en-US"/>
        </w:rPr>
      </w:pPr>
      <w:r w:rsidRPr="00951A1B">
        <w:rPr>
          <w:lang w:eastAsia="en-US"/>
        </w:rPr>
        <w:t>Obr</w:t>
      </w:r>
      <w:r w:rsidR="00281DA6">
        <w:rPr>
          <w:lang w:eastAsia="en-US"/>
        </w:rPr>
        <w:t>a</w:t>
      </w:r>
      <w:r w:rsidRPr="00951A1B">
        <w:rPr>
          <w:lang w:eastAsia="en-US"/>
        </w:rPr>
        <w:t>zloženje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BD44BB" w:rsidP="00FA032A" w:rsidR="00951A1B">
      <w:pPr>
        <w:pStyle w:val="Tijeloteksta"/>
        <w:ind w:firstLine="720"/>
        <w:rPr>
          <w:lang w:eastAsia="en-US"/>
        </w:rPr>
      </w:pPr>
      <w:r>
        <w:rPr>
          <w:lang w:eastAsia="en-US"/>
        </w:rPr>
        <w:t>U izreci navedeni v</w:t>
      </w:r>
      <w:r w:rsidR="00BB6AEF">
        <w:rPr>
          <w:lang w:eastAsia="en-US"/>
        </w:rPr>
        <w:t>jerovnici podnijeli su prijave</w:t>
      </w:r>
      <w:r w:rsidR="00807812">
        <w:rPr>
          <w:lang w:eastAsia="en-US"/>
        </w:rPr>
        <w:t xml:space="preserve"> svoje</w:t>
      </w:r>
      <w:r w:rsidR="00951A1B">
        <w:rPr>
          <w:lang w:eastAsia="en-US"/>
        </w:rPr>
        <w:t xml:space="preserve"> traž</w:t>
      </w:r>
      <w:r w:rsidR="00BB6AEF">
        <w:rPr>
          <w:lang w:eastAsia="en-US"/>
        </w:rPr>
        <w:t>bina nakon isteka roka za njihovo</w:t>
      </w:r>
      <w:r w:rsidR="00951A1B">
        <w:rPr>
          <w:lang w:eastAsia="en-US"/>
        </w:rPr>
        <w:t xml:space="preserve"> prijavljivanje</w:t>
      </w:r>
      <w:r w:rsidR="00BB6AEF">
        <w:rPr>
          <w:lang w:eastAsia="en-US"/>
        </w:rPr>
        <w:t>, ali u roku od tri mjeseca od održavanja prvog ispitnog ročišta</w:t>
      </w:r>
      <w:r w:rsidR="00221551">
        <w:rPr>
          <w:lang w:eastAsia="en-US"/>
        </w:rPr>
        <w:t xml:space="preserve">. </w:t>
      </w:r>
    </w:p>
    <w:p w:rsidRDefault="00281DA6" w:rsidP="00FA032A" w:rsidR="00281DA6">
      <w:pPr>
        <w:pStyle w:val="Tijeloteksta"/>
        <w:ind w:firstLine="720"/>
        <w:rPr>
          <w:lang w:eastAsia="en-US"/>
        </w:rPr>
      </w:pPr>
    </w:p>
    <w:p w:rsidRDefault="00221551" w:rsidP="00FA032A" w:rsidR="00BB6AEF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određeno je posebno ispitno ročište, uz uvjet da navedeni</w:t>
      </w:r>
      <w:r w:rsidR="009222E0">
        <w:rPr>
          <w:lang w:eastAsia="en-US"/>
        </w:rPr>
        <w:t xml:space="preserve"> vjerovnici uplate</w:t>
      </w:r>
      <w:r w:rsidR="00BB6AEF">
        <w:rPr>
          <w:lang w:eastAsia="en-US"/>
        </w:rPr>
        <w:t xml:space="preserve"> predujam u iznosu od 5</w:t>
      </w:r>
      <w:r>
        <w:rPr>
          <w:lang w:eastAsia="en-US"/>
        </w:rPr>
        <w:t>00,00 kn</w:t>
      </w:r>
      <w:r w:rsidR="00BB6AEF">
        <w:rPr>
          <w:lang w:eastAsia="en-US"/>
        </w:rPr>
        <w:t xml:space="preserve">. Navedeni predujam odnosi se na </w:t>
      </w:r>
      <w:r w:rsidR="009222E0">
        <w:rPr>
          <w:lang w:eastAsia="en-US"/>
        </w:rPr>
        <w:t xml:space="preserve">pokriće predvidivog troška posebnog ročišta koji trošak, prema shvaćanju ovog suda, u ovom slučaju čini </w:t>
      </w:r>
      <w:r w:rsidR="00BB6AEF">
        <w:rPr>
          <w:lang w:eastAsia="en-US"/>
        </w:rPr>
        <w:t>putni trošak stečajnog upravitelj</w:t>
      </w:r>
      <w:r w:rsidR="009222E0">
        <w:rPr>
          <w:lang w:eastAsia="en-US"/>
        </w:rPr>
        <w:t xml:space="preserve">a za pristup predmetnom ročištu. Naime, izvjesno je da će stečajni upravitelj biti izložen trošku radi pristupanja posebnom ispitnom ročištu jer je </w:t>
      </w:r>
      <w:r w:rsidR="00BB6AEF">
        <w:rPr>
          <w:lang w:eastAsia="en-US"/>
        </w:rPr>
        <w:t>prebivalište</w:t>
      </w:r>
      <w:r w:rsidR="00E65737">
        <w:rPr>
          <w:lang w:eastAsia="en-US"/>
        </w:rPr>
        <w:t xml:space="preserve"> stečajnog upravitelja </w:t>
      </w:r>
      <w:r w:rsidR="00BB6AEF">
        <w:rPr>
          <w:lang w:eastAsia="en-US"/>
        </w:rPr>
        <w:t>u Puli</w:t>
      </w:r>
      <w:r w:rsidR="00E65737">
        <w:rPr>
          <w:lang w:eastAsia="en-US"/>
        </w:rPr>
        <w:t>, a posebno ispitno ročište održati će se u Rijeci</w:t>
      </w:r>
      <w:r w:rsidR="00BB6AEF">
        <w:rPr>
          <w:lang w:eastAsia="en-US"/>
        </w:rPr>
        <w:t xml:space="preserve">. </w:t>
      </w:r>
    </w:p>
    <w:p w:rsidRDefault="00BB6AEF" w:rsidP="00FA032A" w:rsidR="00BB6AEF">
      <w:pPr>
        <w:pStyle w:val="Tijeloteksta"/>
        <w:ind w:firstLine="720"/>
        <w:rPr>
          <w:lang w:eastAsia="en-US"/>
        </w:rPr>
      </w:pPr>
    </w:p>
    <w:p w:rsidRDefault="00BB6AEF" w:rsidP="00FA032A" w:rsidR="00BB6AEF">
      <w:pPr>
        <w:pStyle w:val="Tijeloteksta"/>
        <w:ind w:firstLine="720"/>
        <w:rPr>
          <w:lang w:eastAsia="en-US"/>
        </w:rPr>
      </w:pPr>
      <w:r>
        <w:rPr>
          <w:lang w:eastAsia="en-US"/>
        </w:rPr>
        <w:lastRenderedPageBreak/>
        <w:t xml:space="preserve">U tom kontekstu se napominje da je </w:t>
      </w:r>
      <w:r w:rsidRPr="00BB6AEF">
        <w:rPr>
          <w:lang w:eastAsia="en-US"/>
        </w:rPr>
        <w:t xml:space="preserve">udaljenost između Pule i Rijeke 109 km, da zato jedno putovanje na relaciji Pula – Rijeka – Pula iznosi 218 km te da </w:t>
      </w:r>
      <w:r>
        <w:rPr>
          <w:lang w:eastAsia="en-US"/>
        </w:rPr>
        <w:t xml:space="preserve">bi zato </w:t>
      </w:r>
      <w:r w:rsidR="004A514F">
        <w:rPr>
          <w:lang w:eastAsia="en-US"/>
        </w:rPr>
        <w:t xml:space="preserve">predvidivi </w:t>
      </w:r>
      <w:r>
        <w:rPr>
          <w:lang w:eastAsia="en-US"/>
        </w:rPr>
        <w:t xml:space="preserve">putni trošak stečajnog upravitelja, zajedno s troškom naplate cestarine iznosio 500,00 kn sukladno odredbi </w:t>
      </w:r>
      <w:r w:rsidRPr="00BB6AEF">
        <w:rPr>
          <w:lang w:eastAsia="en-US"/>
        </w:rPr>
        <w:t>čl. 29. st. 3. Stečajnog zakona ("Narodne novine" broj 44/96, 29/99, 129/00, 123/03, 82/06, 116/10, 25/12 i 133/12; dalje: SZ) u vezi s čl. 13. st. 5. Pravilnika o porezu na dohodak („Narodne novine“ broj 95/05, 96/06, 68/07, 146/08, 2/09, 9/09, 146/09, 123/10, 137/11</w:t>
      </w:r>
      <w:r w:rsidR="004A514F">
        <w:rPr>
          <w:lang w:eastAsia="en-US"/>
        </w:rPr>
        <w:t>, 61/12, 79/13, 160/13 i 157/14</w:t>
      </w:r>
      <w:r w:rsidRPr="00BB6AEF">
        <w:rPr>
          <w:lang w:eastAsia="en-US"/>
        </w:rPr>
        <w:t>)</w:t>
      </w:r>
      <w:r>
        <w:rPr>
          <w:lang w:eastAsia="en-US"/>
        </w:rPr>
        <w:t xml:space="preserve">. </w:t>
      </w:r>
    </w:p>
    <w:p w:rsidRDefault="00BB6AEF" w:rsidP="00FA032A" w:rsidR="00BB6AEF">
      <w:pPr>
        <w:pStyle w:val="Tijeloteksta"/>
        <w:ind w:firstLine="720"/>
        <w:rPr>
          <w:lang w:eastAsia="en-US"/>
        </w:rPr>
      </w:pPr>
    </w:p>
    <w:p w:rsidRDefault="00BB6AEF" w:rsidP="00FA032A" w:rsidR="00221551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Slijedom navedenog, </w:t>
      </w:r>
      <w:r w:rsidR="00221551">
        <w:rPr>
          <w:lang w:eastAsia="en-US"/>
        </w:rPr>
        <w:t>primjenom odredbe čl. 176. st. 2. SZ</w:t>
      </w:r>
      <w:r>
        <w:rPr>
          <w:lang w:eastAsia="en-US"/>
        </w:rPr>
        <w:t>-a</w:t>
      </w:r>
      <w:r w:rsidR="00221551">
        <w:rPr>
          <w:lang w:eastAsia="en-US"/>
        </w:rPr>
        <w:t xml:space="preserve"> riješeno</w:t>
      </w:r>
      <w:r>
        <w:rPr>
          <w:lang w:eastAsia="en-US"/>
        </w:rPr>
        <w:t xml:space="preserve"> je</w:t>
      </w:r>
      <w:r w:rsidR="00221551">
        <w:rPr>
          <w:lang w:eastAsia="en-US"/>
        </w:rPr>
        <w:t xml:space="preserve"> kao u izreci.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B00775">
        <w:t>10</w:t>
      </w:r>
      <w:r>
        <w:t xml:space="preserve">. </w:t>
      </w:r>
      <w:r w:rsidR="00B00775">
        <w:t>studenoga</w:t>
      </w:r>
      <w:r w:rsidR="00221551">
        <w:t xml:space="preserve">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281DA6">
        <w:t xml:space="preserve">            </w:t>
      </w:r>
      <w:r w:rsidR="0058716C" w:rsidRPr="0007090C">
        <w:t>S</w:t>
      </w:r>
      <w:r>
        <w:t>tečajna sutkinja</w:t>
      </w:r>
    </w:p>
    <w:p w:rsidRDefault="00281DA6" w:rsidP="00BB6AEF" w:rsidR="00BB6AEF">
      <w:pPr>
        <w:pStyle w:val="Tijeloteksta"/>
        <w:ind w:firstLine="720" w:left="5760"/>
      </w:pPr>
      <w:r>
        <w:t xml:space="preserve">       </w:t>
      </w:r>
      <w:r w:rsidR="00BB6AEF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281DA6" w:rsidP="0058716C" w:rsidR="00281DA6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281DA6" w:rsidR="00221551">
      <w:pPr>
        <w:pStyle w:val="Tijeloteksta"/>
        <w:ind w:firstLine="720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281DA6" w:rsidP="00D102B0" w:rsidR="00281DA6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stečajnom upravitelju </w:t>
      </w:r>
    </w:p>
    <w:p w:rsidRDefault="00D102B0" w:rsidP="00D102B0" w:rsidR="00D102B0" w:rsidRPr="00E23552">
      <w:pPr>
        <w:numPr>
          <w:ilvl w:val="12"/>
          <w:numId w:val="0"/>
        </w:numPr>
        <w:jc w:val="both"/>
      </w:pPr>
      <w:r>
        <w:t xml:space="preserve">      2. </w:t>
      </w:r>
      <w:r w:rsidR="00807812">
        <w:t xml:space="preserve">e- oglasna ploča </w:t>
      </w:r>
    </w:p>
    <w:p w:rsidRDefault="00BB6AEF" w:rsidP="00BD44BB" w:rsidR="00BD44BB">
      <w:pPr>
        <w:numPr>
          <w:ilvl w:val="12"/>
          <w:numId w:val="0"/>
        </w:numPr>
        <w:jc w:val="both"/>
      </w:pPr>
      <w:r>
        <w:t xml:space="preserve">      3. vjerovnicima </w:t>
      </w:r>
      <w:r w:rsidR="00B00775">
        <w:t>Silviji Vuković po pun.</w:t>
      </w:r>
      <w:r w:rsidR="00B20D2C">
        <w:t>,</w:t>
      </w:r>
      <w:r w:rsidR="00B00775">
        <w:t xml:space="preserve"> Josip Tabak i HRT po pun. Hanžeković</w:t>
      </w:r>
    </w:p>
    <w:p w:rsidRDefault="004A514F" w:rsidP="004A514F" w:rsidR="004A514F">
      <w:pPr>
        <w:numPr>
          <w:ilvl w:val="12"/>
          <w:numId w:val="0"/>
        </w:numPr>
        <w:jc w:val="both"/>
      </w:pPr>
      <w:r>
        <w:t xml:space="preserve">     4. kal. 20 dana </w:t>
      </w:r>
    </w:p>
    <w:p w:rsidRDefault="00B639DE" w:rsidR="00B639DE"/>
    <w:sectPr w:rsidSect="0058716C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57A" w:rsidR="00BC657A">
      <w:r>
        <w:separator/>
      </w:r>
    </w:p>
  </w:endnote>
  <w:endnote w:id="0" w:type="continuationSeparator">
    <w:p w:rsidRDefault="00BC657A" w:rsidR="00BC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81BF2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57A" w:rsidR="00BC657A">
      <w:r>
        <w:separator/>
      </w:r>
    </w:p>
  </w:footnote>
  <w:footnote w:id="0" w:type="continuationSeparator">
    <w:p w:rsidRDefault="00BC657A" w:rsidR="00BC6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4BB" w:rsidR="00BD44BB">
    <w:pPr>
      <w:pStyle w:val="Zaglavlje"/>
    </w:pPr>
    <w:r>
      <w:tab/>
    </w:r>
    <w:r>
      <w:tab/>
    </w:r>
  </w:p>
  <w:p w:rsidRDefault="007A52BF" w:rsidP="00790408" w:rsidR="009459B8">
    <w:pPr>
      <w:pStyle w:val="Zaglavlje"/>
    </w:pPr>
    <w:r>
      <w:tab/>
    </w:r>
    <w:r>
      <w:tab/>
    </w:r>
    <w:r w:rsidRPr="007A52BF">
      <w:t>8 St-596/13-41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2BF" w:rsidR="007A52BF">
    <w:pPr>
      <w:pStyle w:val="Zaglavlje"/>
    </w:pPr>
    <w:r>
      <w:tab/>
    </w:r>
    <w:r>
      <w:tab/>
      <w:t>8 St-596/13-4</w:t>
    </w:r>
    <w:r w:rsidR="00281DA6">
      <w:t>0</w:t>
    </w:r>
  </w:p>
  <w:p w:rsidRDefault="00807812" w:rsidR="008078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221551"/>
    <w:rsid w:val="00281DA6"/>
    <w:rsid w:val="00347BB4"/>
    <w:rsid w:val="004501AC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8716C"/>
    <w:rsid w:val="005E269F"/>
    <w:rsid w:val="00646AD8"/>
    <w:rsid w:val="00665504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807812"/>
    <w:rsid w:val="008B05F8"/>
    <w:rsid w:val="009222E0"/>
    <w:rsid w:val="009459B8"/>
    <w:rsid w:val="00951A1B"/>
    <w:rsid w:val="009830C0"/>
    <w:rsid w:val="0098464C"/>
    <w:rsid w:val="00A54D1F"/>
    <w:rsid w:val="00AC1E43"/>
    <w:rsid w:val="00AD73F6"/>
    <w:rsid w:val="00B00775"/>
    <w:rsid w:val="00B20D2C"/>
    <w:rsid w:val="00B51066"/>
    <w:rsid w:val="00B639DE"/>
    <w:rsid w:val="00BB6AEF"/>
    <w:rsid w:val="00BC657A"/>
    <w:rsid w:val="00BD44BB"/>
    <w:rsid w:val="00C8630B"/>
    <w:rsid w:val="00D102B0"/>
    <w:rsid w:val="00DB06B8"/>
    <w:rsid w:val="00DC2D6E"/>
    <w:rsid w:val="00E25608"/>
    <w:rsid w:val="00E65737"/>
    <w:rsid w:val="00F81BF2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3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3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>St-596/2013-39</izvorni_sadrzaj>
    <derivirana_varijabla naziv="DomainObject.Oznaka_1">St-596/2013-39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St-596/2013-39</izvorni_sadrzaj>
    <derivirana_varijabla naziv="DomainObject.PoslovniBrojDokumenta_1">St-596/2013-39</derivirana_varijabla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</item>
    </izvorni_sadrzaj>
    <derivirana_varijabla naziv="DomainObject.Predmet.StecajniUpraviteljiListAddressOIB_1">
      <item>DAMIR MAJSTOROVIĆ, OIB 49931983367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4C96C-06AD-4F02-9629-B0E4D4305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2463</properties:Characters>
  <properties:Lines>76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2015-11-10T08:37:00Z</dcterms:created>
  <dc:creator>nmarkovic</dc:creator>
  <cp:lastModifiedBy>Renata Valić</cp:lastModifiedBy>
  <cp:lastPrinted>2015-11-11T11:44:00Z</cp:lastPrinted>
  <dcterms:modified xmlns:xsi="http://www.w3.org/2001/XMLSchema-instance" xsi:type="dcterms:W3CDTF">2015-11-18T07:51:00Z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St-596/2013-39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