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935AC0">
        <w:t>73</w:t>
      </w:r>
      <w:r w:rsidR="00715AD4">
        <w:t>4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715AD4" w:rsidP="00715AD4" w:rsidR="00715AD4">
      <w:pPr>
        <w:jc w:val="both"/>
      </w:pPr>
      <w:r>
        <w:t xml:space="preserve">Pozivaju se zainteresirane osobe da u roku od petnaest dana predujme na prolazni depozit suda koji se vodi kod Hrvatske poštanske banke d.d. Zagreb broj </w:t>
      </w:r>
      <w:r>
        <w:rPr>
          <w:bCs/>
        </w:rPr>
        <w:t xml:space="preserve">HR59 2390 0011 3000 0270 3 </w:t>
      </w:r>
      <w:r>
        <w:t xml:space="preserve">iznos od 25.000,00 kn za pokriće troškova prethodnog i otvorenog stečajnog postupka, jer će se u suprotnome donijeti rješenje o istovremenom otvaranju i zaključenju stečajnog postupka nad dužnikom </w:t>
      </w:r>
      <w:r>
        <w:rPr>
          <w:bCs/>
        </w:rPr>
        <w:t>VELEPROMETTRADE</w:t>
      </w:r>
      <w:r>
        <w:t xml:space="preserve"> d. o. o. turistička agencija, proizvodnja, usluge i trgovina </w:t>
      </w:r>
      <w:proofErr w:type="spellStart"/>
      <w:r>
        <w:t>Kanfanar</w:t>
      </w:r>
      <w:proofErr w:type="spellEnd"/>
      <w:r>
        <w:t xml:space="preserve">, </w:t>
      </w:r>
      <w:proofErr w:type="spellStart"/>
      <w:r>
        <w:t>Šorići</w:t>
      </w:r>
      <w:proofErr w:type="spellEnd"/>
      <w:r>
        <w:t xml:space="preserve"> 26, OIB: 06537239446, MBS: 040034052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935AC0">
        <w:t>73</w:t>
      </w:r>
      <w:r w:rsidR="00715AD4">
        <w:t>4</w:t>
      </w:r>
      <w:r w:rsidRPr="00EC13ED">
        <w:t>/1</w:t>
      </w:r>
      <w:r w:rsidR="002A31E8">
        <w:t>3</w:t>
      </w:r>
      <w:r w:rsidRPr="00EC13ED">
        <w:t xml:space="preserve"> od </w:t>
      </w:r>
      <w:r w:rsidR="00935AC0">
        <w:t>4</w:t>
      </w:r>
      <w:r w:rsidR="00324BD9">
        <w:t>.</w:t>
      </w:r>
      <w:r w:rsidR="00935AC0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4E7EE3">
        <w:t>4</w:t>
      </w:r>
      <w:r w:rsidR="006425F5">
        <w:t>.</w:t>
      </w:r>
      <w:r w:rsidR="004E7EE3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E7EE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15AD4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35AC0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32387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2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32387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32387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32387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32387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32387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10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4. ožujka 2015.</izvorni_sadrzaj>
    <derivirana_varijabla naziv="DomainObject.DatumDonosenjaOdluke_1">4.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St-734/2013</izvorni_sadrzaj>
    <derivirana_varijabla naziv="DomainObject.Predmet.OznakaBroj_1">St-734/2013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VELEPROMETTRADE d.o.o.  Kanfanar</izvorni_sadrzaj>
    <derivirana_varijabla naziv="DomainObject.Predmet.ProtustrankaFormated_1">  VELEPROMETTRADE d.o.o.  Kanfanar</derivirana_varijabla>
  </DomainObject.Predmet.ProtustrankaFormated>
  <DomainObject.Predmet.ProtustrankaFormatedOIB>
    <izvorni_sadrzaj>  VELEPROMETTRADE d.o.o.  Kanfanar, OIB 06537239446</izvorni_sadrzaj>
    <derivirana_varijabla naziv="DomainObject.Predmet.ProtustrankaFormatedOIB_1">  VELEPROMETTRADE d.o.o.  Kanfanar, OIB 06537239446</derivirana_varijabla>
  </DomainObject.Predmet.ProtustrankaFormatedOIB>
  <DomainObject.Predmet.ProtustrankaFormatedWithAdress>
    <izvorni_sadrzaj> VELEPROMETTRADE d.o.o.  Kanfanar, Šorići 26, 52 352 Kanfanar</izvorni_sadrzaj>
    <derivirana_varijabla naziv="DomainObject.Predmet.ProtustrankaFormatedWithAdress_1"> VELEPROMETTRADE d.o.o.  Kanfanar, Šorići 26, 52 352 Kanfanar</derivirana_varijabla>
  </DomainObject.Predmet.ProtustrankaFormatedWithAdress>
  <DomainObject.Predmet.ProtustrankaFormatedWithAdressOIB>
    <izvorni_sadrzaj> VELEPROMETTRADE d.o.o.  Kanfanar, OIB 06537239446, Šorići 26, 52 352 Kanfanar</izvorni_sadrzaj>
    <derivirana_varijabla naziv="DomainObject.Predmet.ProtustrankaFormatedWithAdressOIB_1"> VELEPROMETTRADE d.o.o.  Kanfanar, OIB 06537239446, Šorići 26, 52 352 Kanfanar</derivirana_varijabla>
  </DomainObject.Predmet.ProtustrankaFormatedWithAdressOIB>
  <DomainObject.Predmet.ProtustrankaWithAdress>
    <izvorni_sadrzaj>VELEPROMETTRADE d.o.o.  Kanfanar Šorići 26, 52 352 Kanfanar</izvorni_sadrzaj>
    <derivirana_varijabla naziv="DomainObject.Predmet.ProtustrankaWithAdress_1">VELEPROMETTRADE d.o.o.  Kanfanar Šorići 26, 52 352 Kanfanar</derivirana_varijabla>
  </DomainObject.Predmet.ProtustrankaWithAdress>
  <DomainObject.Predmet.ProtustrankaWithAdressOIB>
    <izvorni_sadrzaj>VELEPROMETTRADE d.o.o.  Kanfanar, OIB 06537239446, Šorići 26, 52 352 Kanfanar</izvorni_sadrzaj>
    <derivirana_varijabla naziv="DomainObject.Predmet.ProtustrankaWithAdressOIB_1">VELEPROMETTRADE d.o.o.  Kanfanar, OIB 06537239446, Šorići 26, 52 352 Kanfanar</derivirana_varijabla>
  </DomainObject.Predmet.ProtustrankaWithAdressOIB>
  <DomainObject.Predmet.ProtustrankaNazivFormated>
    <izvorni_sadrzaj>VELEPROMETTRADE d.o.o.  Kanfanar</izvorni_sadrzaj>
    <derivirana_varijabla naziv="DomainObject.Predmet.ProtustrankaNazivFormated_1">VELEPROMETTRADE d.o.o.  Kanfanar</derivirana_varijabla>
  </DomainObject.Predmet.ProtustrankaNazivFormated>
  <DomainObject.Predmet.ProtustrankaNazivFormatedOIB>
    <izvorni_sadrzaj>VELEPROMETTRADE d.o.o.  Kanfanar, OIB 06537239446</izvorni_sadrzaj>
    <derivirana_varijabla naziv="DomainObject.Predmet.ProtustrankaNazivFormatedOIB_1">VELEPROMETTRADE d.o.o.  Kanfanar, OIB 06537239446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10 000 Zagreb</izvorni_sadrzaj>
    <derivirana_varijabla naziv="DomainObject.Predmet.StrankaFormatedWithAdress_1"> FINA  Zagreb, Ulica grada Vukovara 70, 10 000 Zagreb</derivirana_varijabla>
  </DomainObject.Predmet.StrankaFormatedWithAdress>
  <DomainObject.Predmet.StrankaFormatedWithAdressOIB>
    <izvorni_sadrzaj> FINA  Zagreb, OIB 85821130368, Ulica grada Vukovara 70, 10 000 Zagreb</izvorni_sadrzaj>
    <derivirana_varijabla naziv="DomainObject.Predmet.StrankaFormatedWithAdressOIB_1"> FINA  Zagreb, OIB 85821130368, Ulica grada Vukovara 70, 10 000 Zagreb</derivirana_varijabla>
  </DomainObject.Predmet.StrankaFormatedWithAdressOIB>
  <DomainObject.Predmet.StrankaWithAdress>
    <izvorni_sadrzaj>FINA  Zagreb Ulica grada Vukovara 70,10 000 Zagreb</izvorni_sadrzaj>
    <derivirana_varijabla naziv="DomainObject.Predmet.StrankaWithAdress_1">FINA  Zagreb Ulica grada Vukovara 70,10 000 Zagreb</derivirana_varijabla>
  </DomainObject.Predmet.StrankaWithAdress>
  <DomainObject.Predmet.StrankaWithAdressOIB>
    <izvorni_sadrzaj>FINA  Zagreb, OIB 85821130368, Ulica grada Vukovara 70,10 000 Zagreb</izvorni_sadrzaj>
    <derivirana_varijabla naziv="DomainObject.Predmet.StrankaWithAdressOIB_1">FINA  Zagreb, OIB 85821130368, Ulica grada Vukovara 70,10 000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10 000 Zagreb</item>
    </izvorni_sadrzaj>
    <derivirana_varijabla naziv="DomainObject.Predmet.StrankaListFormatedWithAdress_1">
      <item>FINA  Zagreb, Ulica grada Vukovara 70, 10 000 Zagreb</item>
    </derivirana_varijabla>
  </DomainObject.Predmet.StrankaListFormatedWithAdress>
  <DomainObject.Predmet.StrankaListFormatedWithAdressOIB>
    <izvorni_sadrzaj>
      <item>FINA  Zagreb, OIB 85821130368, Ulica grada Vukovara 70, 10 000 Zagreb</item>
    </izvorni_sadrzaj>
    <derivirana_varijabla naziv="DomainObject.Predmet.StrankaListFormatedWithAdressOIB_1">
      <item>FINA  Zagreb, OIB 85821130368, Ulica grada Vukovara 70,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VELEPROMETTRADE d.o.o.  Kanfanar</item>
    </izvorni_sadrzaj>
    <derivirana_varijabla naziv="DomainObject.Predmet.ProtuStrankaListFormated_1">
      <item>VELEPROMETTRADE d.o.o.  Kanfanar</item>
    </derivirana_varijabla>
  </DomainObject.Predmet.ProtuStrankaListFormated>
  <DomainObject.Predmet.ProtuStrankaListFormatedOIB>
    <izvorni_sadrzaj>
      <item>VELEPROMETTRADE d.o.o.  Kanfanar, OIB 06537239446</item>
    </izvorni_sadrzaj>
    <derivirana_varijabla naziv="DomainObject.Predmet.ProtuStrankaListFormatedOIB_1">
      <item>VELEPROMETTRADE d.o.o.  Kanfanar, OIB 06537239446</item>
    </derivirana_varijabla>
  </DomainObject.Predmet.ProtuStrankaListFormatedOIB>
  <DomainObject.Predmet.ProtuStrankaListFormatedWithAdress>
    <izvorni_sadrzaj>
      <item>VELEPROMETTRADE d.o.o.  Kanfanar, Šorići 26, 52 352 Kanfanar</item>
    </izvorni_sadrzaj>
    <derivirana_varijabla naziv="DomainObject.Predmet.ProtuStrankaListFormatedWithAdress_1">
      <item>VELEPROMETTRADE d.o.o.  Kanfanar, Šorići 26, 52 352 Kanfanar</item>
    </derivirana_varijabla>
  </DomainObject.Predmet.ProtuStrankaListFormatedWithAdress>
  <DomainObject.Predmet.ProtuStrankaListFormatedWithAdressOIB>
    <izvorni_sadrzaj>
      <item>VELEPROMETTRADE d.o.o.  Kanfanar, OIB 06537239446, Šorići 26, 52 352 Kanfanar</item>
    </izvorni_sadrzaj>
    <derivirana_varijabla naziv="DomainObject.Predmet.ProtuStrankaListFormatedWithAdressOIB_1">
      <item>VELEPROMETTRADE d.o.o.  Kanfanar, OIB 06537239446, Šorići 26, 52 352 Kanfanar</item>
    </derivirana_varijabla>
  </DomainObject.Predmet.ProtuStrankaListFormatedWithAdressOIB>
  <DomainObject.Predmet.ProtuStrankaListNazivFormated>
    <izvorni_sadrzaj>
      <item>VELEPROMETTRADE d.o.o.  Kanfanar</item>
    </izvorni_sadrzaj>
    <derivirana_varijabla naziv="DomainObject.Predmet.ProtuStrankaListNazivFormated_1">
      <item>VELEPROMETTRADE d.o.o.  Kanfanar</item>
    </derivirana_varijabla>
  </DomainObject.Predmet.ProtuStrankaListNazivFormated>
  <DomainObject.Predmet.ProtuStrankaListNazivFormatedOIB>
    <izvorni_sadrzaj>
      <item>VELEPROMETTRADE d.o.o.  Kanfanar, OIB 06537239446</item>
    </izvorni_sadrzaj>
    <derivirana_varijabla naziv="DomainObject.Predmet.ProtuStrankaListNazivFormatedOIB_1">
      <item>VELEPROMETTRADE d.o.o.  Kanfanar, OIB 06537239446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2015.</izvorni_sadrzaj>
    <derivirana_varijabla naziv="DomainObject.Datum_1">4.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VELEPROMETTRADE d.o.o.  Kanfanar</izvorni_sadrzaj>
    <derivirana_varijabla naziv="DomainObject.Predmet.ProtustrankaIDrugi_1">VELEPROMETTRADE d.o.o.  Kanfanar</derivirana_varijabla>
  </DomainObject.Predmet.ProtustrankaIDrugi>
  <DomainObject.Predmet.StrankaIDrugiAdressOIB>
    <izvorni_sadrzaj>FINA  Zagreb, OIB 85821130368, Ulica grada Vukovara 70, 10 000 Zagreb</izvorni_sadrzaj>
    <derivirana_varijabla naziv="DomainObject.Predmet.StrankaIDrugiAdressOIB_1">FINA  Zagreb, OIB 85821130368, Ulica grada Vukovara 70, 10 000 Zagreb</derivirana_varijabla>
  </DomainObject.Predmet.StrankaIDrugiAdressOIB>
  <DomainObject.Predmet.ProtustrankaIDrugiAdressOIB>
    <izvorni_sadrzaj>VELEPROMETTRADE d.o.o.  Kanfanar, OIB 06537239446, Šorići 26, 52 352 Kanfanar</izvorni_sadrzaj>
    <derivirana_varijabla naziv="DomainObject.Predmet.ProtustrankaIDrugiAdressOIB_1">VELEPROMETTRADE d.o.o.  Kanfanar, OIB 06537239446, Šorići 26, 52 352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VELEPROMETTRADE d.o.o.  Kanfanar</item>
    </izvorni_sadrzaj>
    <derivirana_varijabla naziv="DomainObject.Predmet.SudioniciListNaziv_1">
      <item>FINA  Zagreb</item>
      <item>VELEPROMETTRADE d.o.o.  Kanfanar</item>
    </derivirana_varijabla>
  </DomainObject.Predmet.SudioniciListNaziv>
  <DomainObject.Predmet.SudioniciListAdressOIB>
    <izvorni_sadrzaj>
      <item>FINA  Zagreb, OIB 85821130368, Ulica grada Vukovara 70,10 000 Zagreb</item>
      <item>VELEPROMETTRADE d.o.o.  Kanfanar, OIB 06537239446, Šorići 26,52 352 Kanfanar</item>
    </izvorni_sadrzaj>
    <derivirana_varijabla naziv="DomainObject.Predmet.SudioniciListAdressOIB_1">
      <item>FINA  Zagreb, OIB 85821130368, Ulica grada Vukovara 70,10 000 Zagreb</item>
      <item>VELEPROMETTRADE d.o.o.  Kanfanar, OIB 06537239446, Šorići 26,52 352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06537239446</item>
    </izvorni_sadrzaj>
    <derivirana_varijabla naziv="DomainObject.Predmet.SudioniciListNazivOIB_1">
      <item>, OIB 85821130368</item>
      <item>, OIB 06537239446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61965-27AF-4324-B67B-E1613BA141D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142</properties:Words>
  <properties:Characters>760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2015-03-04T09:19:00Z</dcterms:created>
  <dc:creator>vjelenovic</dc:creator>
  <cp:lastModifiedBy>docx4j</cp:lastModifiedBy>
  <cp:lastPrinted>2015-03-04T09:18:00Z</cp:lastPrinted>
  <dcterms:modified xmlns:xsi="http://www.w3.org/2001/XMLSchema-instance" xsi:type="dcterms:W3CDTF">2015-03-04T09:20:00Z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